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9A979F" w14:textId="62F9D758" w:rsidR="004B1C68" w:rsidRPr="004B6819" w:rsidRDefault="004B1C68" w:rsidP="004B1C68">
      <w:pPr>
        <w:pStyle w:val="head-a"/>
        <w:rPr>
          <w:rStyle w:val="head-activityType"/>
          <w:color w:val="000000" w:themeColor="text1"/>
          <w:sz w:val="36"/>
          <w:szCs w:val="36"/>
        </w:rPr>
      </w:pPr>
      <w:r w:rsidRPr="004B6819">
        <w:rPr>
          <w:rStyle w:val="head-activityType"/>
          <w:color w:val="000000" w:themeColor="text1"/>
          <w:sz w:val="36"/>
          <w:szCs w:val="36"/>
        </w:rPr>
        <w:t xml:space="preserve">Unit </w:t>
      </w:r>
      <w:r w:rsidR="00E27E10">
        <w:rPr>
          <w:rStyle w:val="head-activityType"/>
          <w:color w:val="000000" w:themeColor="text1"/>
          <w:sz w:val="36"/>
          <w:szCs w:val="36"/>
        </w:rPr>
        <w:t>6</w:t>
      </w:r>
      <w:r w:rsidRPr="004B6819">
        <w:rPr>
          <w:rStyle w:val="head-activityType"/>
          <w:color w:val="000000" w:themeColor="text1"/>
          <w:sz w:val="36"/>
          <w:szCs w:val="36"/>
        </w:rPr>
        <w:t xml:space="preserve"> </w:t>
      </w:r>
      <w:r w:rsidR="00664C86" w:rsidRPr="004B6819">
        <w:rPr>
          <w:rStyle w:val="head-activityType"/>
          <w:color w:val="000000" w:themeColor="text1"/>
          <w:sz w:val="36"/>
          <w:szCs w:val="36"/>
        </w:rPr>
        <w:t>t</w:t>
      </w:r>
      <w:r w:rsidRPr="004B6819">
        <w:rPr>
          <w:rStyle w:val="head-activityType"/>
          <w:color w:val="000000" w:themeColor="text1"/>
          <w:sz w:val="36"/>
          <w:szCs w:val="36"/>
        </w:rPr>
        <w:t>est</w:t>
      </w:r>
    </w:p>
    <w:p w14:paraId="6C55B541" w14:textId="16348D76" w:rsidR="005E0241" w:rsidRPr="00CD2C04" w:rsidRDefault="004B6819" w:rsidP="004B6819">
      <w:pPr>
        <w:pStyle w:val="head-a"/>
        <w:spacing w:after="240"/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923969F" wp14:editId="655638C9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887FB" w14:textId="77777777" w:rsidR="004B6819" w:rsidRPr="00E63C15" w:rsidRDefault="004B6819" w:rsidP="004B6819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E63C15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Vocabulary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923969F" id="Rounded Rectangle 3" o:spid="_x0000_s1026" style="position:absolute;margin-left:0;margin-top:-.05pt;width:117.3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" fillcolor="#7f7f7f [1612]" stroked="f" strokeweight="1pt">
                <v:stroke joinstyle="miter"/>
                <v:textbox inset="0,0,0,0">
                  <w:txbxContent>
                    <w:p w14:paraId="70A887FB" w14:textId="77777777" w:rsidR="004B6819" w:rsidRPr="00E63C15" w:rsidRDefault="004B6819" w:rsidP="004B6819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 w:rsidRPr="00E63C15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Vocabulary</w:t>
                      </w:r>
                    </w:p>
                  </w:txbxContent>
                </v:textbox>
              </v:roundrect>
            </w:pict>
          </mc:Fallback>
        </mc:AlternateContent>
      </w:r>
      <w:r w:rsidR="005E0241">
        <w:t>Vocabulary</w:t>
      </w:r>
    </w:p>
    <w:p w14:paraId="00117A18" w14:textId="4C1D6C69" w:rsidR="00ED4ED4" w:rsidRDefault="00ED4ED4" w:rsidP="00ED4ED4">
      <w:pPr>
        <w:pStyle w:val="instruction"/>
      </w:pPr>
      <w:r>
        <w:t>1</w:t>
      </w:r>
      <w:r>
        <w:tab/>
        <w:t xml:space="preserve">Look, read </w:t>
      </w:r>
      <w:r w:rsidRPr="00EE208E">
        <w:t xml:space="preserve">and </w:t>
      </w:r>
      <w:r>
        <w:t>tick</w:t>
      </w:r>
      <w:r w:rsidRPr="00EE208E">
        <w:t xml:space="preserve"> </w:t>
      </w:r>
      <w:r w:rsidR="008D3327">
        <w:t>(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24A8F840" wp14:editId="01486D72">
            <wp:extent cx="177800" cy="203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327">
        <w:t>)</w:t>
      </w:r>
      <w:r w:rsidRPr="00EE208E">
        <w:t>.</w:t>
      </w:r>
    </w:p>
    <w:p w14:paraId="39859E6C" w14:textId="35016182" w:rsidR="00ED4ED4" w:rsidRPr="0034017B" w:rsidRDefault="00ED4ED4" w:rsidP="00ED4ED4">
      <w:pPr>
        <w:pStyle w:val="activity-numbered"/>
        <w:spacing w:before="60"/>
      </w:pPr>
      <w:r>
        <w:t>1</w:t>
      </w:r>
      <w:r w:rsidRPr="0034017B">
        <w:tab/>
      </w:r>
      <w:r>
        <w:t>play Frisbee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ED4ED4" w14:paraId="624261CD" w14:textId="77777777" w:rsidTr="004647C3">
        <w:trPr>
          <w:cantSplit/>
          <w:trHeight w:val="1474"/>
        </w:trPr>
        <w:tc>
          <w:tcPr>
            <w:tcW w:w="3111" w:type="dxa"/>
            <w:vAlign w:val="center"/>
          </w:tcPr>
          <w:p w14:paraId="561B5573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29B58BF" wp14:editId="041F2392">
                  <wp:extent cx="1078992" cy="883523"/>
                  <wp:effectExtent l="0" t="0" r="635" b="5715"/>
                  <wp:docPr id="102631435" name="Picture 102631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097" cy="89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71A9F770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8A751B1" wp14:editId="4C6D7915">
                  <wp:extent cx="1124712" cy="888756"/>
                  <wp:effectExtent l="0" t="0" r="5715" b="635"/>
                  <wp:docPr id="102631436" name="Picture 102631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5741" cy="8974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20867BA6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3809C17" wp14:editId="3BD6A97C">
                  <wp:extent cx="1078992" cy="877167"/>
                  <wp:effectExtent l="0" t="0" r="635" b="0"/>
                  <wp:docPr id="102631437" name="Picture 102631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024" cy="883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ED4" w:rsidRPr="00685431" w14:paraId="366796E5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27AECECA" w14:textId="77777777" w:rsidR="00ED4ED4" w:rsidRPr="00685431" w:rsidRDefault="00ED4ED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783FE2A3" w14:textId="77777777" w:rsidR="00ED4ED4" w:rsidRPr="00685431" w:rsidRDefault="00ED4ED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45E67D74" w14:textId="77777777" w:rsidR="00ED4ED4" w:rsidRPr="00685431" w:rsidRDefault="00ED4ED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3F149B2B" w14:textId="35AAEA0B" w:rsidR="00ED4ED4" w:rsidRPr="0034017B" w:rsidRDefault="00ED4ED4" w:rsidP="00ED4ED4">
      <w:pPr>
        <w:pStyle w:val="activity-numbered"/>
        <w:spacing w:before="120"/>
      </w:pPr>
      <w:r>
        <w:t>2</w:t>
      </w:r>
      <w:r w:rsidRPr="0034017B">
        <w:tab/>
      </w:r>
      <w:r>
        <w:t>play tag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ED4ED4" w14:paraId="0AF8E2F8" w14:textId="77777777" w:rsidTr="004647C3">
        <w:trPr>
          <w:cantSplit/>
          <w:trHeight w:val="1474"/>
        </w:trPr>
        <w:tc>
          <w:tcPr>
            <w:tcW w:w="3111" w:type="dxa"/>
            <w:vAlign w:val="center"/>
          </w:tcPr>
          <w:p w14:paraId="1491A182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639FC1F" wp14:editId="680A9E4E">
                  <wp:extent cx="1069396" cy="875665"/>
                  <wp:effectExtent l="0" t="0" r="0" b="635"/>
                  <wp:docPr id="102631438" name="Picture 102631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6726" cy="8816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31EDA662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C1091D" wp14:editId="0A3A0CBC">
                  <wp:extent cx="1097280" cy="898498"/>
                  <wp:effectExtent l="0" t="0" r="0" b="3810"/>
                  <wp:docPr id="102631439" name="Picture 102631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561" cy="904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0514D340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8B6C9AC" wp14:editId="5545B814">
                  <wp:extent cx="1060704" cy="868548"/>
                  <wp:effectExtent l="0" t="0" r="0" b="0"/>
                  <wp:docPr id="102631454" name="Picture 102631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003" cy="874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ED4" w:rsidRPr="00685431" w14:paraId="294DC1DC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0927F7B9" w14:textId="77777777" w:rsidR="00ED4ED4" w:rsidRPr="00685431" w:rsidRDefault="00ED4ED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5D572D73" w14:textId="77777777" w:rsidR="00ED4ED4" w:rsidRPr="00685431" w:rsidRDefault="00ED4ED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74778C49" w14:textId="77777777" w:rsidR="00ED4ED4" w:rsidRPr="00685431" w:rsidRDefault="00ED4ED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2712D9C8" w14:textId="2239B85C" w:rsidR="00ED4ED4" w:rsidRPr="0034017B" w:rsidRDefault="00ED4ED4" w:rsidP="00ED4ED4">
      <w:pPr>
        <w:pStyle w:val="activity-numbered"/>
        <w:spacing w:before="120"/>
      </w:pPr>
      <w:r>
        <w:t>3</w:t>
      </w:r>
      <w:r w:rsidRPr="0034017B">
        <w:tab/>
      </w:r>
      <w:r>
        <w:t>play hide and seek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ED4ED4" w14:paraId="66CE2194" w14:textId="77777777" w:rsidTr="004647C3">
        <w:trPr>
          <w:cantSplit/>
          <w:trHeight w:val="1474"/>
        </w:trPr>
        <w:tc>
          <w:tcPr>
            <w:tcW w:w="3111" w:type="dxa"/>
            <w:vAlign w:val="center"/>
          </w:tcPr>
          <w:p w14:paraId="1939A4BA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2FE4785" wp14:editId="0C1DE7DA">
                  <wp:extent cx="1088136" cy="891010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3397" cy="9035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3712998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FF2DC6" wp14:editId="1BB05AF3">
                  <wp:extent cx="1088136" cy="891008"/>
                  <wp:effectExtent l="0" t="0" r="444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759" cy="911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375584A3" w14:textId="77777777" w:rsidR="00ED4ED4" w:rsidRDefault="00ED4ED4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8525E4" wp14:editId="3997438A">
                  <wp:extent cx="1097280" cy="898498"/>
                  <wp:effectExtent l="0" t="0" r="0" b="381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10" cy="90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ED4" w:rsidRPr="00685431" w14:paraId="73971DAB" w14:textId="77777777" w:rsidTr="00405B44">
        <w:trPr>
          <w:cantSplit/>
          <w:trHeight w:val="454"/>
        </w:trPr>
        <w:tc>
          <w:tcPr>
            <w:tcW w:w="3111" w:type="dxa"/>
            <w:vAlign w:val="center"/>
          </w:tcPr>
          <w:p w14:paraId="0CEB05BB" w14:textId="77777777" w:rsidR="00ED4ED4" w:rsidRPr="00685431" w:rsidRDefault="00ED4ED4" w:rsidP="00405B44">
            <w:pPr>
              <w:pStyle w:val="activity-numbered--table"/>
              <w:spacing w:line="300" w:lineRule="exact"/>
              <w:jc w:val="center"/>
            </w:pPr>
            <w:r>
              <w:t>A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2F479E0B" w14:textId="77777777" w:rsidR="00ED4ED4" w:rsidRPr="00685431" w:rsidRDefault="00ED4ED4" w:rsidP="00405B44">
            <w:pPr>
              <w:pStyle w:val="activity-numbered--centered"/>
            </w:pPr>
            <w:r>
              <w:t>B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  <w:tc>
          <w:tcPr>
            <w:tcW w:w="3111" w:type="dxa"/>
            <w:vAlign w:val="center"/>
          </w:tcPr>
          <w:p w14:paraId="6986CDEE" w14:textId="77777777" w:rsidR="00ED4ED4" w:rsidRPr="00685431" w:rsidRDefault="00ED4ED4" w:rsidP="00405B44">
            <w:pPr>
              <w:pStyle w:val="activity-numbered--centered"/>
            </w:pPr>
            <w:r>
              <w:t>C</w:t>
            </w:r>
            <w:r w:rsidRPr="002D2043">
              <w:t> </w:t>
            </w:r>
            <w:r w:rsidRPr="002D2043">
              <w:rPr>
                <w:rStyle w:val="checkbox"/>
              </w:rPr>
              <w:t>☐</w:t>
            </w:r>
          </w:p>
        </w:tc>
      </w:tr>
    </w:tbl>
    <w:p w14:paraId="075A0CC8" w14:textId="77777777" w:rsidR="00ED4ED4" w:rsidRDefault="00ED4ED4" w:rsidP="00ED4ED4">
      <w:pPr>
        <w:pStyle w:val="instruction"/>
        <w:ind w:right="-7"/>
        <w:jc w:val="right"/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3 </w:t>
      </w:r>
    </w:p>
    <w:p w14:paraId="66083E70" w14:textId="3F7F287E" w:rsidR="0045796A" w:rsidRDefault="0045796A" w:rsidP="007954DF">
      <w:pPr>
        <w:pStyle w:val="instruction"/>
        <w:spacing w:after="120"/>
      </w:pPr>
      <w:r>
        <w:t>2</w:t>
      </w:r>
      <w:r>
        <w:tab/>
      </w:r>
      <w:r w:rsidR="00ED4ED4" w:rsidRPr="00B4073C">
        <w:t>Look, read and number.</w:t>
      </w:r>
    </w:p>
    <w:tbl>
      <w:tblPr>
        <w:tblW w:w="9355" w:type="dxa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4"/>
        <w:gridCol w:w="1984"/>
        <w:gridCol w:w="1984"/>
        <w:gridCol w:w="170"/>
        <w:gridCol w:w="3233"/>
      </w:tblGrid>
      <w:tr w:rsidR="007954DF" w14:paraId="012C9812" w14:textId="77777777" w:rsidTr="007954DF">
        <w:trPr>
          <w:cantSplit/>
          <w:trHeight w:val="1587"/>
        </w:trPr>
        <w:tc>
          <w:tcPr>
            <w:tcW w:w="1984" w:type="dxa"/>
            <w:vAlign w:val="center"/>
          </w:tcPr>
          <w:p w14:paraId="1E2B2A67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EBE5B4" wp14:editId="46DDAA7D">
                  <wp:extent cx="1164209" cy="894935"/>
                  <wp:effectExtent l="0" t="0" r="4445" b="0"/>
                  <wp:docPr id="102631489" name="Picture 102631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2147" cy="9087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79066CD5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6F2561" wp14:editId="505D746D">
                  <wp:extent cx="1133856" cy="871603"/>
                  <wp:effectExtent l="0" t="0" r="0" b="5080"/>
                  <wp:docPr id="102631490" name="Picture 102631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808" cy="881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068A2929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461B98" wp14:editId="53CC9C52">
                  <wp:extent cx="1143000" cy="878634"/>
                  <wp:effectExtent l="0" t="0" r="0" b="0"/>
                  <wp:docPr id="102631491" name="Picture 102631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435" cy="882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7D59AE15" w14:textId="77777777" w:rsidR="007954DF" w:rsidRPr="00117BF5" w:rsidRDefault="007954DF" w:rsidP="00405B44">
            <w:pPr>
              <w:pStyle w:val="activity-numbered--table"/>
            </w:pPr>
          </w:p>
        </w:tc>
        <w:tc>
          <w:tcPr>
            <w:tcW w:w="3233" w:type="dxa"/>
            <w:vMerge w:val="restart"/>
            <w:tcMar>
              <w:left w:w="113" w:type="dxa"/>
            </w:tcMar>
          </w:tcPr>
          <w:p w14:paraId="2D006ADD" w14:textId="77777777" w:rsidR="007954DF" w:rsidRPr="00B4073C" w:rsidRDefault="007954DF" w:rsidP="007954DF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>
              <w:rPr>
                <w:rFonts w:cs="Times New Roman (Body CS)"/>
                <w:bCs/>
                <w:color w:val="000000"/>
                <w:sz w:val="28"/>
              </w:rPr>
              <w:t>fly a kite</w:t>
            </w:r>
            <w:r w:rsidRPr="00B4073C">
              <w:rPr>
                <w:rFonts w:cs="Times New Roman (Body CS)"/>
                <w:bCs/>
                <w:color w:val="000000"/>
                <w:sz w:val="28"/>
              </w:rPr>
              <w:t xml:space="preserve"> </w:t>
            </w:r>
            <w:r w:rsidRPr="00B4073C">
              <w:rPr>
                <w:rFonts w:cs="Times New Roman (Body CS)"/>
                <w:bCs/>
                <w:color w:val="000000"/>
                <w:u w:val="single" w:color="000000"/>
              </w:rPr>
              <w:t>        </w:t>
            </w:r>
          </w:p>
          <w:p w14:paraId="041058B6" w14:textId="77777777" w:rsidR="007954DF" w:rsidRPr="00B4073C" w:rsidRDefault="007954DF" w:rsidP="007954DF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>
              <w:rPr>
                <w:rFonts w:cs="Times New Roman (Body CS)"/>
                <w:bCs/>
                <w:color w:val="000000"/>
                <w:sz w:val="28"/>
              </w:rPr>
              <w:t>play with friends</w:t>
            </w:r>
            <w:r w:rsidRPr="00B4073C">
              <w:rPr>
                <w:rFonts w:cs="Times New Roman (Body CS)"/>
                <w:bCs/>
                <w:color w:val="000000"/>
                <w:sz w:val="28"/>
              </w:rPr>
              <w:t xml:space="preserve"> </w:t>
            </w:r>
            <w:r w:rsidRPr="00B4073C">
              <w:rPr>
                <w:rFonts w:cs="Times New Roman (Body CS)"/>
                <w:bCs/>
                <w:color w:val="000000"/>
                <w:u w:val="single" w:color="000000"/>
              </w:rPr>
              <w:t>        </w:t>
            </w:r>
          </w:p>
          <w:p w14:paraId="0227E8FB" w14:textId="77777777" w:rsidR="007954DF" w:rsidRPr="00B4073C" w:rsidRDefault="007954DF" w:rsidP="007954DF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>
              <w:rPr>
                <w:rFonts w:cs="Times New Roman (Body CS)"/>
                <w:bCs/>
                <w:color w:val="000000"/>
                <w:sz w:val="28"/>
              </w:rPr>
              <w:t>read comics</w:t>
            </w:r>
            <w:r w:rsidRPr="00B4073C">
              <w:rPr>
                <w:rFonts w:cs="Times New Roman (Body CS)"/>
                <w:bCs/>
                <w:color w:val="000000"/>
                <w:sz w:val="28"/>
              </w:rPr>
              <w:t xml:space="preserve"> </w:t>
            </w:r>
            <w:r w:rsidRPr="00B4073C">
              <w:rPr>
                <w:rFonts w:cs="Times New Roman (Body CS)"/>
                <w:bCs/>
                <w:color w:val="000000"/>
                <w:u w:val="single" w:color="000000"/>
              </w:rPr>
              <w:t>        </w:t>
            </w:r>
          </w:p>
          <w:p w14:paraId="502194C3" w14:textId="77777777" w:rsidR="007954DF" w:rsidRPr="00B4073C" w:rsidRDefault="007954DF" w:rsidP="007954DF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>
              <w:rPr>
                <w:rFonts w:cs="Times New Roman (Body CS)"/>
                <w:bCs/>
                <w:color w:val="000000"/>
                <w:sz w:val="28"/>
              </w:rPr>
              <w:t>listen to music</w:t>
            </w:r>
            <w:r w:rsidRPr="00B4073C">
              <w:rPr>
                <w:rFonts w:cs="Times New Roman (Body CS)"/>
                <w:bCs/>
                <w:color w:val="000000"/>
                <w:sz w:val="28"/>
              </w:rPr>
              <w:t xml:space="preserve"> </w:t>
            </w:r>
            <w:r w:rsidRPr="00B4073C">
              <w:rPr>
                <w:rFonts w:cs="Times New Roman (Body CS)"/>
                <w:bCs/>
                <w:color w:val="000000"/>
                <w:u w:val="single" w:color="000000"/>
              </w:rPr>
              <w:t>        </w:t>
            </w:r>
          </w:p>
          <w:p w14:paraId="3354E3CB" w14:textId="77777777" w:rsidR="007954DF" w:rsidRPr="00B4073C" w:rsidRDefault="007954DF" w:rsidP="007954DF">
            <w:pPr>
              <w:tabs>
                <w:tab w:val="left" w:pos="284"/>
                <w:tab w:val="left" w:pos="567"/>
                <w:tab w:val="left" w:pos="851"/>
                <w:tab w:val="left" w:pos="992"/>
                <w:tab w:val="left" w:pos="1276"/>
                <w:tab w:val="left" w:pos="1418"/>
                <w:tab w:val="left" w:pos="3402"/>
                <w:tab w:val="left" w:pos="3686"/>
                <w:tab w:val="left" w:pos="4820"/>
                <w:tab w:val="left" w:pos="5387"/>
              </w:tabs>
              <w:adjustRightInd w:val="0"/>
              <w:snapToGrid w:val="0"/>
              <w:spacing w:after="60" w:line="340" w:lineRule="exact"/>
              <w:ind w:left="284" w:hanging="284"/>
              <w:rPr>
                <w:rFonts w:cs="Times New Roman (Body CS)"/>
                <w:bCs/>
                <w:color w:val="000000"/>
                <w:u w:val="single" w:color="000000"/>
              </w:rPr>
            </w:pPr>
            <w:r>
              <w:rPr>
                <w:rFonts w:cs="Times New Roman (Body CS)"/>
                <w:bCs/>
                <w:color w:val="000000"/>
                <w:sz w:val="28"/>
              </w:rPr>
              <w:t>do judo</w:t>
            </w:r>
            <w:r w:rsidRPr="00B4073C">
              <w:rPr>
                <w:rFonts w:cs="Times New Roman (Body CS)"/>
                <w:bCs/>
                <w:color w:val="000000"/>
                <w:sz w:val="28"/>
              </w:rPr>
              <w:t xml:space="preserve"> </w:t>
            </w:r>
            <w:r w:rsidRPr="00B4073C">
              <w:rPr>
                <w:rFonts w:cs="Times New Roman (Body CS)"/>
                <w:bCs/>
                <w:color w:val="000000"/>
                <w:u w:val="single" w:color="000000"/>
              </w:rPr>
              <w:t>        </w:t>
            </w:r>
          </w:p>
          <w:p w14:paraId="65D395F4" w14:textId="5AB3C341" w:rsidR="007954DF" w:rsidRPr="001F1EEA" w:rsidRDefault="007954DF" w:rsidP="007954DF">
            <w:pPr>
              <w:pStyle w:val="activity-numbered--table"/>
              <w:rPr>
                <w:u w:val="single" w:color="000000"/>
              </w:rPr>
            </w:pPr>
            <w:r>
              <w:t>watch TV</w:t>
            </w:r>
            <w:r w:rsidRPr="00B4073C">
              <w:t xml:space="preserve"> </w:t>
            </w:r>
            <w:r w:rsidRPr="00B4073C">
              <w:rPr>
                <w:u w:val="single" w:color="000000"/>
              </w:rPr>
              <w:t>        </w:t>
            </w:r>
          </w:p>
        </w:tc>
      </w:tr>
      <w:tr w:rsidR="007954DF" w:rsidRPr="00685431" w14:paraId="2C6AFD47" w14:textId="77777777" w:rsidTr="007954DF">
        <w:trPr>
          <w:cantSplit/>
          <w:trHeight w:val="454"/>
        </w:trPr>
        <w:tc>
          <w:tcPr>
            <w:tcW w:w="1984" w:type="dxa"/>
            <w:vAlign w:val="center"/>
          </w:tcPr>
          <w:p w14:paraId="26D2A9A1" w14:textId="77777777" w:rsidR="007954DF" w:rsidRPr="00685431" w:rsidRDefault="007954DF" w:rsidP="00405B44">
            <w:pPr>
              <w:pStyle w:val="activity-numbered--centered"/>
            </w:pPr>
            <w:r w:rsidRPr="002D2043">
              <w:t>1</w:t>
            </w:r>
          </w:p>
        </w:tc>
        <w:tc>
          <w:tcPr>
            <w:tcW w:w="1984" w:type="dxa"/>
            <w:vAlign w:val="center"/>
          </w:tcPr>
          <w:p w14:paraId="7AC25D14" w14:textId="77777777" w:rsidR="007954DF" w:rsidRPr="00685431" w:rsidRDefault="007954DF" w:rsidP="00405B44">
            <w:pPr>
              <w:pStyle w:val="activity-numbered--centered"/>
            </w:pPr>
            <w:r>
              <w:t>2</w:t>
            </w:r>
          </w:p>
        </w:tc>
        <w:tc>
          <w:tcPr>
            <w:tcW w:w="1984" w:type="dxa"/>
            <w:vAlign w:val="center"/>
          </w:tcPr>
          <w:p w14:paraId="0D79BA92" w14:textId="77777777" w:rsidR="007954DF" w:rsidRPr="00685431" w:rsidRDefault="007954DF" w:rsidP="00405B44">
            <w:pPr>
              <w:pStyle w:val="activity-numbered--centered"/>
            </w:pPr>
            <w:r>
              <w:t>3</w:t>
            </w:r>
          </w:p>
        </w:tc>
        <w:tc>
          <w:tcPr>
            <w:tcW w:w="170" w:type="dxa"/>
          </w:tcPr>
          <w:p w14:paraId="11F73D4C" w14:textId="77777777" w:rsidR="007954DF" w:rsidRDefault="007954DF" w:rsidP="00405B44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54F7404F" w14:textId="77777777" w:rsidR="007954DF" w:rsidRDefault="007954DF" w:rsidP="00405B44">
            <w:pPr>
              <w:pStyle w:val="activity-numbered--centered"/>
            </w:pPr>
          </w:p>
        </w:tc>
      </w:tr>
      <w:tr w:rsidR="007954DF" w14:paraId="112E3FFC" w14:textId="77777777" w:rsidTr="007954DF">
        <w:trPr>
          <w:cantSplit/>
          <w:trHeight w:val="1587"/>
        </w:trPr>
        <w:tc>
          <w:tcPr>
            <w:tcW w:w="1984" w:type="dxa"/>
            <w:vAlign w:val="center"/>
          </w:tcPr>
          <w:p w14:paraId="1F8359D2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DB83E9" wp14:editId="3E199E3A">
                  <wp:extent cx="1161288" cy="892691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209" cy="896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0D199CA4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EF8DD58" wp14:editId="45074152">
                  <wp:extent cx="1152144" cy="885662"/>
                  <wp:effectExtent l="0" t="0" r="3810" b="381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343" cy="88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vAlign w:val="center"/>
          </w:tcPr>
          <w:p w14:paraId="2A9B00C4" w14:textId="77777777" w:rsidR="007954DF" w:rsidRDefault="007954DF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256936" wp14:editId="6D92CB09">
                  <wp:extent cx="1179576" cy="703208"/>
                  <wp:effectExtent l="0" t="0" r="1905" b="0"/>
                  <wp:docPr id="102631492" name="Picture 102631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6643" cy="713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" w:type="dxa"/>
          </w:tcPr>
          <w:p w14:paraId="17793A18" w14:textId="77777777" w:rsidR="007954DF" w:rsidRDefault="007954DF" w:rsidP="00405B44">
            <w:pPr>
              <w:rPr>
                <w:noProof/>
              </w:rPr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20B66ADC" w14:textId="77777777" w:rsidR="007954DF" w:rsidRDefault="007954DF" w:rsidP="00405B44">
            <w:pPr>
              <w:rPr>
                <w:noProof/>
              </w:rPr>
            </w:pPr>
          </w:p>
        </w:tc>
      </w:tr>
      <w:tr w:rsidR="007954DF" w14:paraId="78507D82" w14:textId="77777777" w:rsidTr="007954DF">
        <w:trPr>
          <w:cantSplit/>
          <w:trHeight w:val="454"/>
        </w:trPr>
        <w:tc>
          <w:tcPr>
            <w:tcW w:w="1984" w:type="dxa"/>
            <w:vAlign w:val="center"/>
          </w:tcPr>
          <w:p w14:paraId="365953A8" w14:textId="77777777" w:rsidR="007954DF" w:rsidRDefault="007954DF" w:rsidP="00405B44">
            <w:pPr>
              <w:pStyle w:val="activity-numbered--centered"/>
            </w:pPr>
            <w:r>
              <w:t>4</w:t>
            </w:r>
          </w:p>
        </w:tc>
        <w:tc>
          <w:tcPr>
            <w:tcW w:w="1984" w:type="dxa"/>
            <w:vAlign w:val="center"/>
          </w:tcPr>
          <w:p w14:paraId="1BEB14D9" w14:textId="77777777" w:rsidR="007954DF" w:rsidRDefault="007954DF" w:rsidP="00405B44">
            <w:pPr>
              <w:pStyle w:val="activity-numbered--centered"/>
            </w:pPr>
            <w:r>
              <w:t>5</w:t>
            </w:r>
          </w:p>
        </w:tc>
        <w:tc>
          <w:tcPr>
            <w:tcW w:w="1984" w:type="dxa"/>
            <w:vAlign w:val="center"/>
          </w:tcPr>
          <w:p w14:paraId="248B80E1" w14:textId="77777777" w:rsidR="007954DF" w:rsidRDefault="007954DF" w:rsidP="00405B44">
            <w:pPr>
              <w:pStyle w:val="activity-numbered--centered"/>
            </w:pPr>
            <w:r>
              <w:t>6</w:t>
            </w:r>
          </w:p>
        </w:tc>
        <w:tc>
          <w:tcPr>
            <w:tcW w:w="170" w:type="dxa"/>
          </w:tcPr>
          <w:p w14:paraId="16DC0C7C" w14:textId="77777777" w:rsidR="007954DF" w:rsidRDefault="007954DF" w:rsidP="00405B44">
            <w:pPr>
              <w:pStyle w:val="activity-numbered--centered"/>
            </w:pPr>
          </w:p>
        </w:tc>
        <w:tc>
          <w:tcPr>
            <w:tcW w:w="3233" w:type="dxa"/>
            <w:vMerge/>
            <w:tcMar>
              <w:left w:w="113" w:type="dxa"/>
            </w:tcMar>
          </w:tcPr>
          <w:p w14:paraId="12D7B53C" w14:textId="77777777" w:rsidR="007954DF" w:rsidRDefault="007954DF" w:rsidP="00405B44">
            <w:pPr>
              <w:pStyle w:val="activity-numbered--centered"/>
            </w:pPr>
          </w:p>
        </w:tc>
      </w:tr>
    </w:tbl>
    <w:p w14:paraId="082AF095" w14:textId="26BECBF1" w:rsidR="00744FC9" w:rsidRPr="004647C3" w:rsidRDefault="0045796A" w:rsidP="004647C3">
      <w:pPr>
        <w:pStyle w:val="instruction"/>
        <w:spacing w:before="0"/>
        <w:ind w:right="-7"/>
        <w:jc w:val="right"/>
      </w:pPr>
      <w:bookmarkStart w:id="0" w:name="_GoBack"/>
      <w:bookmarkEnd w:id="0"/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E05678">
        <w:rPr>
          <w:rStyle w:val="marks-frame"/>
        </w:rPr>
        <w:t>6</w:t>
      </w:r>
      <w:r>
        <w:rPr>
          <w:rStyle w:val="marks-frame"/>
        </w:rPr>
        <w:t> </w:t>
      </w:r>
      <w:r w:rsidR="00744FC9">
        <w:rPr>
          <w:sz w:val="32"/>
          <w:szCs w:val="32"/>
        </w:rPr>
        <w:br w:type="page"/>
      </w:r>
    </w:p>
    <w:p w14:paraId="37F74399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3E9070C" wp14:editId="3DC01AB8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4" name="Rounded 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9727EE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Grammar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3E9070C" id="Rounded Rectangle 4" o:spid="_x0000_s1027" style="position:absolute;margin-left:0;margin-top:-.05pt;width:117.35pt;height:21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" fillcolor="#7f7f7f [1612]" stroked="f" strokeweight="1pt">
                <v:stroke joinstyle="miter"/>
                <v:textbox inset="0,0,0,0">
                  <w:txbxContent>
                    <w:p w14:paraId="4B9727EE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Grammar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E5BE48B" w14:textId="16DD905F" w:rsidR="00141B75" w:rsidRDefault="00141B75" w:rsidP="00141B75">
      <w:pPr>
        <w:pStyle w:val="instruction"/>
        <w:spacing w:after="120"/>
      </w:pPr>
      <w:r w:rsidRPr="00FE7652">
        <w:t>3</w:t>
      </w:r>
      <w:r w:rsidRPr="00FE7652">
        <w:tab/>
      </w:r>
      <w:r w:rsidR="00E05678">
        <w:t>Look, read and circle.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11"/>
        <w:gridCol w:w="3111"/>
        <w:gridCol w:w="3111"/>
      </w:tblGrid>
      <w:tr w:rsidR="009F5338" w14:paraId="79797894" w14:textId="77777777" w:rsidTr="002F7E97">
        <w:trPr>
          <w:cantSplit/>
          <w:trHeight w:val="2268"/>
        </w:trPr>
        <w:tc>
          <w:tcPr>
            <w:tcW w:w="3111" w:type="dxa"/>
            <w:vAlign w:val="center"/>
          </w:tcPr>
          <w:p w14:paraId="1F0D4047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BE8386E" wp14:editId="59646C97">
                  <wp:extent cx="1362456" cy="1362456"/>
                  <wp:effectExtent l="0" t="0" r="0" b="0"/>
                  <wp:docPr id="102631499" name="Picture 102631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244" cy="1372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A679638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201782" wp14:editId="0BD019CA">
                  <wp:extent cx="1371600" cy="1371600"/>
                  <wp:effectExtent l="0" t="0" r="0" b="0"/>
                  <wp:docPr id="102631500" name="Picture 102631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2925" cy="1392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2FAC58C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B0FADB" wp14:editId="5C0DFE03">
                  <wp:extent cx="1362456" cy="1362456"/>
                  <wp:effectExtent l="0" t="0" r="0" b="0"/>
                  <wp:docPr id="102631501" name="Picture 102631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986" cy="13709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5338" w:rsidRPr="009F5338" w14:paraId="5F1C2F9A" w14:textId="77777777" w:rsidTr="009F5338">
        <w:trPr>
          <w:cantSplit/>
          <w:trHeight w:val="1134"/>
        </w:trPr>
        <w:tc>
          <w:tcPr>
            <w:tcW w:w="3111" w:type="dxa"/>
          </w:tcPr>
          <w:p w14:paraId="7769319A" w14:textId="77777777" w:rsidR="009F5338" w:rsidRPr="009F5338" w:rsidRDefault="009F5338" w:rsidP="009F5338">
            <w:pPr>
              <w:pStyle w:val="activity-numbered--table"/>
            </w:pPr>
            <w:r w:rsidRPr="009F5338">
              <w:t>1</w:t>
            </w:r>
            <w:r w:rsidRPr="009F5338">
              <w:tab/>
              <w:t>What’s he doing?</w:t>
            </w:r>
          </w:p>
          <w:p w14:paraId="4413B51C" w14:textId="19A0DA1B" w:rsidR="009F5338" w:rsidRPr="009F5338" w:rsidRDefault="009F5338" w:rsidP="009F5338">
            <w:pPr>
              <w:pStyle w:val="activity-numbered--table"/>
            </w:pPr>
            <w:r w:rsidRPr="009F5338">
              <w:tab/>
              <w:t xml:space="preserve">He’s playing </w:t>
            </w:r>
            <w:r w:rsidRPr="00BC0C28">
              <w:rPr>
                <w:b/>
              </w:rPr>
              <w:t>badminton</w:t>
            </w:r>
            <w:r w:rsidRPr="009F5338">
              <w:t xml:space="preserve"> / </w:t>
            </w:r>
            <w:r w:rsidRPr="00BC0C28">
              <w:rPr>
                <w:b/>
              </w:rPr>
              <w:t>ice hockey</w:t>
            </w:r>
            <w:r w:rsidRPr="009F5338">
              <w:t>.</w:t>
            </w:r>
          </w:p>
        </w:tc>
        <w:tc>
          <w:tcPr>
            <w:tcW w:w="3111" w:type="dxa"/>
          </w:tcPr>
          <w:p w14:paraId="76E05FDB" w14:textId="77777777" w:rsidR="009F5338" w:rsidRPr="009F5338" w:rsidRDefault="009F5338" w:rsidP="009F5338">
            <w:pPr>
              <w:pStyle w:val="activity-numbered--table"/>
            </w:pPr>
            <w:r w:rsidRPr="009F5338">
              <w:t>2</w:t>
            </w:r>
            <w:r w:rsidRPr="009F5338">
              <w:tab/>
              <w:t>What’s she doing?</w:t>
            </w:r>
          </w:p>
          <w:p w14:paraId="4317CA04" w14:textId="5DEE1A9B" w:rsidR="009F5338" w:rsidRPr="009F5338" w:rsidRDefault="009F5338" w:rsidP="009F5338">
            <w:pPr>
              <w:pStyle w:val="activity-numbered--table"/>
            </w:pPr>
            <w:r w:rsidRPr="009F5338">
              <w:tab/>
              <w:t xml:space="preserve">She’s playing </w:t>
            </w:r>
            <w:r w:rsidRPr="00BC0C28">
              <w:rPr>
                <w:b/>
              </w:rPr>
              <w:t>tag</w:t>
            </w:r>
            <w:r w:rsidR="00BC0C28">
              <w:br/>
            </w:r>
            <w:r w:rsidRPr="009F5338">
              <w:t xml:space="preserve">/ </w:t>
            </w:r>
            <w:r w:rsidRPr="00BC0C28">
              <w:rPr>
                <w:b/>
              </w:rPr>
              <w:t>chess</w:t>
            </w:r>
            <w:r w:rsidRPr="009F5338">
              <w:t>.</w:t>
            </w:r>
          </w:p>
        </w:tc>
        <w:tc>
          <w:tcPr>
            <w:tcW w:w="3111" w:type="dxa"/>
          </w:tcPr>
          <w:p w14:paraId="5B8F7338" w14:textId="77777777" w:rsidR="009F5338" w:rsidRPr="009F5338" w:rsidRDefault="009F5338" w:rsidP="009F5338">
            <w:pPr>
              <w:pStyle w:val="activity-numbered--table"/>
            </w:pPr>
            <w:r w:rsidRPr="009F5338">
              <w:t>3</w:t>
            </w:r>
            <w:r w:rsidRPr="009F5338">
              <w:tab/>
              <w:t>What’s he doing?</w:t>
            </w:r>
          </w:p>
          <w:p w14:paraId="02ADC2F0" w14:textId="2944033D" w:rsidR="009F5338" w:rsidRPr="009F5338" w:rsidRDefault="009F5338" w:rsidP="009F5338">
            <w:pPr>
              <w:pStyle w:val="activity-numbered--table"/>
            </w:pPr>
            <w:r w:rsidRPr="009F5338">
              <w:tab/>
              <w:t xml:space="preserve">He’s playing </w:t>
            </w:r>
            <w:r w:rsidRPr="00BC0C28">
              <w:rPr>
                <w:b/>
              </w:rPr>
              <w:t>table tennis</w:t>
            </w:r>
            <w:r w:rsidRPr="009F5338">
              <w:t xml:space="preserve"> / </w:t>
            </w:r>
            <w:r w:rsidRPr="00BC0C28">
              <w:rPr>
                <w:b/>
              </w:rPr>
              <w:t>Frisbee</w:t>
            </w:r>
            <w:r w:rsidRPr="009F5338">
              <w:t>.</w:t>
            </w:r>
          </w:p>
        </w:tc>
      </w:tr>
      <w:tr w:rsidR="009F5338" w14:paraId="797A73CA" w14:textId="77777777" w:rsidTr="002F7E97">
        <w:trPr>
          <w:cantSplit/>
          <w:trHeight w:val="2268"/>
        </w:trPr>
        <w:tc>
          <w:tcPr>
            <w:tcW w:w="3111" w:type="dxa"/>
            <w:vAlign w:val="center"/>
          </w:tcPr>
          <w:p w14:paraId="575B0C8D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FDED5E" wp14:editId="10896F6F">
                  <wp:extent cx="1389888" cy="1389888"/>
                  <wp:effectExtent l="0" t="0" r="0" b="0"/>
                  <wp:docPr id="102631502" name="Picture 102631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575" cy="140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5AFD5364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4207D60" wp14:editId="6778110D">
                  <wp:extent cx="1399032" cy="1399032"/>
                  <wp:effectExtent l="0" t="0" r="0" b="0"/>
                  <wp:docPr id="102631503" name="Picture 102631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946" cy="1411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1" w:type="dxa"/>
            <w:vAlign w:val="center"/>
          </w:tcPr>
          <w:p w14:paraId="4374F8D2" w14:textId="77777777" w:rsidR="009F5338" w:rsidRDefault="009F5338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E81652" wp14:editId="75835877">
                  <wp:extent cx="1389888" cy="1389888"/>
                  <wp:effectExtent l="0" t="0" r="0" b="0"/>
                  <wp:docPr id="102631504" name="Picture 102631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762" cy="13997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5338" w14:paraId="3FEB2B48" w14:textId="77777777" w:rsidTr="009F5338">
        <w:trPr>
          <w:cantSplit/>
          <w:trHeight w:val="1134"/>
        </w:trPr>
        <w:tc>
          <w:tcPr>
            <w:tcW w:w="3111" w:type="dxa"/>
          </w:tcPr>
          <w:p w14:paraId="42CF4DBD" w14:textId="77777777" w:rsidR="009F5338" w:rsidRPr="00157D55" w:rsidRDefault="009F5338" w:rsidP="009F5338">
            <w:pPr>
              <w:pStyle w:val="activity-numbered--table"/>
            </w:pPr>
            <w:r>
              <w:t>4</w:t>
            </w:r>
            <w:r>
              <w:tab/>
              <w:t>What’s she doing?</w:t>
            </w:r>
          </w:p>
          <w:p w14:paraId="69B914FA" w14:textId="6A12D466" w:rsidR="009F5338" w:rsidRDefault="009F5338" w:rsidP="009F5338">
            <w:pPr>
              <w:pStyle w:val="activity-numbered--table"/>
            </w:pPr>
            <w:r>
              <w:tab/>
              <w:t xml:space="preserve">She’s playing </w:t>
            </w:r>
            <w:r w:rsidR="00BC0C28" w:rsidRPr="00BC0C28">
              <w:rPr>
                <w:b/>
                <w:lang w:val="en-US"/>
              </w:rPr>
              <w:t>tag</w:t>
            </w:r>
            <w:r w:rsidR="00BC0C28" w:rsidRPr="00BC0C28">
              <w:rPr>
                <w:lang w:val="en-US"/>
              </w:rPr>
              <w:t xml:space="preserve"> / </w:t>
            </w:r>
            <w:r w:rsidR="00BC0C28">
              <w:rPr>
                <w:lang w:val="en-US"/>
              </w:rPr>
              <w:br/>
            </w:r>
            <w:r w:rsidR="00BC0C28" w:rsidRPr="00BC0C28">
              <w:rPr>
                <w:b/>
                <w:lang w:val="en-US"/>
              </w:rPr>
              <w:t>table tennis</w:t>
            </w:r>
            <w:r>
              <w:t xml:space="preserve">. </w:t>
            </w:r>
          </w:p>
        </w:tc>
        <w:tc>
          <w:tcPr>
            <w:tcW w:w="3111" w:type="dxa"/>
          </w:tcPr>
          <w:p w14:paraId="6E2907B6" w14:textId="77777777" w:rsidR="009F5338" w:rsidRPr="00157D55" w:rsidRDefault="009F5338" w:rsidP="009F5338">
            <w:pPr>
              <w:pStyle w:val="activity-numbered--table"/>
            </w:pPr>
            <w:r>
              <w:t>5</w:t>
            </w:r>
            <w:r>
              <w:tab/>
              <w:t>What’s he doing?</w:t>
            </w:r>
          </w:p>
          <w:p w14:paraId="7C6699C0" w14:textId="7FAB4F3C" w:rsidR="009F5338" w:rsidRDefault="009F5338" w:rsidP="009F5338">
            <w:pPr>
              <w:pStyle w:val="activity-numbered--table"/>
            </w:pPr>
            <w:r>
              <w:tab/>
              <w:t xml:space="preserve">He’s playing </w:t>
            </w:r>
            <w:r w:rsidRPr="00BC0C28">
              <w:rPr>
                <w:b/>
              </w:rPr>
              <w:t>ice hockey</w:t>
            </w:r>
            <w:r w:rsidR="00BC0C28">
              <w:br/>
            </w:r>
            <w:r>
              <w:t xml:space="preserve">/ </w:t>
            </w:r>
            <w:r w:rsidRPr="00BC0C28">
              <w:rPr>
                <w:b/>
              </w:rPr>
              <w:t>hide and seek</w:t>
            </w:r>
            <w:r>
              <w:t>.</w:t>
            </w:r>
          </w:p>
        </w:tc>
        <w:tc>
          <w:tcPr>
            <w:tcW w:w="3111" w:type="dxa"/>
          </w:tcPr>
          <w:p w14:paraId="734089A8" w14:textId="77777777" w:rsidR="009F5338" w:rsidRPr="00157D55" w:rsidRDefault="009F5338" w:rsidP="009F5338">
            <w:pPr>
              <w:pStyle w:val="activity-numbered--table"/>
            </w:pPr>
            <w:r>
              <w:t>6</w:t>
            </w:r>
            <w:r>
              <w:tab/>
              <w:t>What are they doing?</w:t>
            </w:r>
          </w:p>
          <w:p w14:paraId="07256047" w14:textId="7027F08B" w:rsidR="009F5338" w:rsidRPr="00350086" w:rsidRDefault="009F5338" w:rsidP="009F5338">
            <w:pPr>
              <w:pStyle w:val="activity-numbered--table"/>
            </w:pPr>
            <w:r>
              <w:tab/>
              <w:t xml:space="preserve">They’re playing </w:t>
            </w:r>
            <w:r w:rsidRPr="00BC0C28">
              <w:rPr>
                <w:b/>
              </w:rPr>
              <w:t>chess</w:t>
            </w:r>
            <w:r w:rsidR="00BC0C28">
              <w:br/>
            </w:r>
            <w:r>
              <w:t xml:space="preserve">/ </w:t>
            </w:r>
            <w:r w:rsidRPr="00BC0C28">
              <w:rPr>
                <w:b/>
              </w:rPr>
              <w:t>tag</w:t>
            </w:r>
            <w:r>
              <w:t>.</w:t>
            </w:r>
          </w:p>
        </w:tc>
      </w:tr>
    </w:tbl>
    <w:p w14:paraId="321EA6C1" w14:textId="389A0D42" w:rsidR="00141B75" w:rsidRPr="00683C0B" w:rsidRDefault="00141B75" w:rsidP="009F5338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 w:rsidR="001D07C3">
        <w:rPr>
          <w:rStyle w:val="marks-frame"/>
        </w:rPr>
        <w:t>6</w:t>
      </w:r>
      <w:r>
        <w:rPr>
          <w:rStyle w:val="marks-frame"/>
        </w:rPr>
        <w:t> </w:t>
      </w:r>
    </w:p>
    <w:p w14:paraId="1DD7D63E" w14:textId="412CB1DE" w:rsidR="002F7E97" w:rsidRPr="00EA49F2" w:rsidRDefault="002F7E97" w:rsidP="002F7E97">
      <w:pPr>
        <w:tabs>
          <w:tab w:val="left" w:pos="709"/>
          <w:tab w:val="left" w:pos="1134"/>
        </w:tabs>
        <w:spacing w:before="60" w:after="60" w:line="340" w:lineRule="exact"/>
        <w:ind w:left="284" w:right="851" w:hanging="284"/>
        <w:rPr>
          <w:b/>
          <w:color w:val="000000"/>
          <w:sz w:val="30"/>
        </w:rPr>
      </w:pPr>
      <w:r w:rsidRPr="00EA49F2">
        <w:rPr>
          <w:b/>
          <w:color w:val="000000"/>
          <w:sz w:val="30"/>
        </w:rPr>
        <w:t>4</w:t>
      </w:r>
      <w:r w:rsidRPr="00EA49F2">
        <w:rPr>
          <w:b/>
          <w:color w:val="000000"/>
          <w:sz w:val="30"/>
        </w:rPr>
        <w:tab/>
        <w:t xml:space="preserve">Read and tick </w:t>
      </w:r>
      <w:r w:rsidR="008D3327">
        <w:rPr>
          <w:b/>
          <w:color w:val="000000"/>
          <w:sz w:val="30"/>
        </w:rPr>
        <w:t>(</w:t>
      </w:r>
      <w:r w:rsidRPr="004052E1">
        <w:rPr>
          <w:noProof/>
          <w:position w:val="-6"/>
          <w:lang w:val="es-ES" w:eastAsia="es-ES"/>
        </w:rPr>
        <w:drawing>
          <wp:inline distT="0" distB="0" distL="0" distR="0" wp14:anchorId="3120CE67" wp14:editId="529B1F8F">
            <wp:extent cx="177800" cy="2032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327">
        <w:rPr>
          <w:b/>
          <w:color w:val="000000"/>
          <w:sz w:val="30"/>
        </w:rPr>
        <w:t>)</w:t>
      </w:r>
      <w:r w:rsidRPr="00EA49F2">
        <w:rPr>
          <w:b/>
          <w:color w:val="000000"/>
          <w:sz w:val="30"/>
        </w:rPr>
        <w:t>.</w:t>
      </w:r>
    </w:p>
    <w:p w14:paraId="7C42D373" w14:textId="77777777" w:rsidR="002F7E97" w:rsidRPr="00EA49F2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>1</w:t>
      </w:r>
      <w:r w:rsidRPr="00EA49F2">
        <w:rPr>
          <w:bCs/>
          <w:color w:val="000000"/>
          <w:sz w:val="28"/>
        </w:rPr>
        <w:tab/>
      </w:r>
      <w:r>
        <w:rPr>
          <w:bCs/>
          <w:color w:val="000000"/>
          <w:sz w:val="28"/>
        </w:rPr>
        <w:t>Is he doing judo</w:t>
      </w:r>
      <w:r w:rsidRPr="00EA49F2">
        <w:rPr>
          <w:bCs/>
          <w:color w:val="000000"/>
          <w:sz w:val="28"/>
        </w:rPr>
        <w:t>?   No, he … .</w:t>
      </w:r>
    </w:p>
    <w:p w14:paraId="2AB6D532" w14:textId="77777777" w:rsidR="002F7E97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after="60"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ab/>
      </w:r>
      <w:r w:rsidRPr="00EA49F2">
        <w:rPr>
          <w:bCs/>
          <w:color w:val="000000"/>
          <w:sz w:val="28"/>
        </w:rPr>
        <w:t>A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isn’t</w:t>
      </w:r>
      <w:r w:rsidRPr="00EA49F2">
        <w:rPr>
          <w:bCs/>
          <w:color w:val="000000"/>
          <w:sz w:val="28"/>
        </w:rPr>
        <w:tab/>
        <w:t>B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is</w:t>
      </w:r>
    </w:p>
    <w:p w14:paraId="431DA0BA" w14:textId="77777777" w:rsidR="002F7E97" w:rsidRPr="00EA49F2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>2</w:t>
      </w:r>
      <w:r w:rsidRPr="00EA49F2">
        <w:rPr>
          <w:bCs/>
          <w:color w:val="000000"/>
          <w:sz w:val="28"/>
        </w:rPr>
        <w:tab/>
      </w:r>
      <w:r>
        <w:rPr>
          <w:bCs/>
          <w:color w:val="000000"/>
          <w:sz w:val="28"/>
        </w:rPr>
        <w:t>Is she flying a kite</w:t>
      </w:r>
      <w:r w:rsidRPr="00EA49F2">
        <w:rPr>
          <w:bCs/>
          <w:color w:val="000000"/>
          <w:sz w:val="28"/>
        </w:rPr>
        <w:t xml:space="preserve">?   </w:t>
      </w:r>
      <w:r>
        <w:rPr>
          <w:bCs/>
          <w:color w:val="000000"/>
          <w:sz w:val="28"/>
        </w:rPr>
        <w:t xml:space="preserve">No, … </w:t>
      </w:r>
      <w:r w:rsidRPr="00EA49F2">
        <w:rPr>
          <w:bCs/>
          <w:color w:val="000000"/>
          <w:sz w:val="28"/>
        </w:rPr>
        <w:t>.</w:t>
      </w:r>
    </w:p>
    <w:p w14:paraId="62ABD6EF" w14:textId="77777777" w:rsidR="002F7E97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after="60"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ab/>
      </w:r>
      <w:r w:rsidRPr="00096F97">
        <w:rPr>
          <w:bCs/>
          <w:color w:val="000000"/>
          <w:sz w:val="28"/>
        </w:rPr>
        <w:t>A</w:t>
      </w:r>
      <w:r w:rsidRPr="00096F97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096F97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he is</w:t>
      </w:r>
      <w:r w:rsidRPr="00096F97">
        <w:rPr>
          <w:bCs/>
          <w:color w:val="000000"/>
          <w:sz w:val="28"/>
        </w:rPr>
        <w:tab/>
        <w:t>B</w:t>
      </w:r>
      <w:r w:rsidRPr="00096F97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096F97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she isn’t</w:t>
      </w:r>
    </w:p>
    <w:p w14:paraId="75618715" w14:textId="77777777" w:rsidR="002F7E97" w:rsidRPr="00EA49F2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>3</w:t>
      </w:r>
      <w:r w:rsidRPr="00EA49F2">
        <w:rPr>
          <w:bCs/>
          <w:color w:val="000000"/>
          <w:sz w:val="28"/>
        </w:rPr>
        <w:tab/>
      </w:r>
      <w:r>
        <w:rPr>
          <w:bCs/>
          <w:color w:val="000000"/>
          <w:sz w:val="28"/>
        </w:rPr>
        <w:t>Is he reading comics</w:t>
      </w:r>
      <w:r w:rsidRPr="00EA49F2">
        <w:rPr>
          <w:bCs/>
          <w:color w:val="000000"/>
          <w:sz w:val="28"/>
        </w:rPr>
        <w:t>?   Yes, … .</w:t>
      </w:r>
    </w:p>
    <w:p w14:paraId="39881EED" w14:textId="24168F23" w:rsidR="002F7E97" w:rsidRPr="00EA49F2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after="60"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ab/>
      </w:r>
      <w:r w:rsidRPr="00EA49F2">
        <w:rPr>
          <w:bCs/>
          <w:color w:val="000000"/>
          <w:sz w:val="28"/>
        </w:rPr>
        <w:t>A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he is</w:t>
      </w:r>
      <w:r w:rsidRPr="00EA49F2">
        <w:rPr>
          <w:bCs/>
          <w:color w:val="000000"/>
          <w:sz w:val="28"/>
        </w:rPr>
        <w:tab/>
        <w:t>B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she isn’t</w:t>
      </w:r>
    </w:p>
    <w:p w14:paraId="36172BF6" w14:textId="77777777" w:rsidR="002F7E97" w:rsidRPr="00EA49F2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>4</w:t>
      </w:r>
      <w:r w:rsidRPr="00EA49F2">
        <w:rPr>
          <w:bCs/>
          <w:color w:val="000000"/>
          <w:sz w:val="28"/>
        </w:rPr>
        <w:tab/>
      </w:r>
      <w:r>
        <w:rPr>
          <w:bCs/>
          <w:color w:val="000000"/>
          <w:sz w:val="28"/>
        </w:rPr>
        <w:t>Is she playing with friends</w:t>
      </w:r>
      <w:r w:rsidRPr="00EA49F2">
        <w:rPr>
          <w:bCs/>
          <w:color w:val="000000"/>
          <w:sz w:val="28"/>
        </w:rPr>
        <w:t>?   Yes, … .</w:t>
      </w:r>
    </w:p>
    <w:p w14:paraId="31FE493F" w14:textId="107DF18F" w:rsidR="002F7E97" w:rsidRPr="00484AAC" w:rsidRDefault="002F7E97" w:rsidP="002F7E97">
      <w:pPr>
        <w:tabs>
          <w:tab w:val="left" w:pos="567"/>
          <w:tab w:val="left" w:pos="851"/>
          <w:tab w:val="left" w:pos="992"/>
          <w:tab w:val="left" w:pos="1276"/>
          <w:tab w:val="left" w:pos="1418"/>
          <w:tab w:val="left" w:pos="3402"/>
          <w:tab w:val="left" w:pos="3686"/>
          <w:tab w:val="left" w:pos="4820"/>
          <w:tab w:val="left" w:pos="5387"/>
        </w:tabs>
        <w:adjustRightInd w:val="0"/>
        <w:snapToGrid w:val="0"/>
        <w:spacing w:line="340" w:lineRule="exact"/>
        <w:ind w:left="568" w:right="851" w:hanging="284"/>
        <w:rPr>
          <w:bCs/>
          <w:color w:val="000000"/>
          <w:sz w:val="28"/>
        </w:rPr>
      </w:pPr>
      <w:r>
        <w:rPr>
          <w:bCs/>
          <w:color w:val="000000"/>
          <w:sz w:val="28"/>
        </w:rPr>
        <w:tab/>
      </w:r>
      <w:r w:rsidRPr="00EA49F2">
        <w:rPr>
          <w:bCs/>
          <w:color w:val="000000"/>
          <w:sz w:val="28"/>
        </w:rPr>
        <w:t>A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she is</w:t>
      </w:r>
      <w:r w:rsidRPr="00EA49F2">
        <w:rPr>
          <w:bCs/>
          <w:color w:val="000000"/>
          <w:sz w:val="28"/>
        </w:rPr>
        <w:tab/>
        <w:t>B</w:t>
      </w:r>
      <w:r w:rsidRPr="00EA49F2">
        <w:rPr>
          <w:bCs/>
          <w:color w:val="000000"/>
          <w:sz w:val="28"/>
        </w:rPr>
        <w:tab/>
      </w:r>
      <w:r w:rsidRPr="00EA49F2">
        <w:rPr>
          <w:rFonts w:ascii="Segoe UI Symbol" w:hAnsi="Segoe UI Symbol" w:cs="Arial Unicode MS"/>
          <w:bCs/>
          <w:color w:val="808080"/>
          <w:position w:val="-6"/>
          <w:sz w:val="40"/>
          <w:szCs w:val="40"/>
        </w:rPr>
        <w:t>☐</w:t>
      </w:r>
      <w:r w:rsidRPr="00EA49F2">
        <w:rPr>
          <w:bCs/>
          <w:color w:val="000000"/>
          <w:sz w:val="28"/>
        </w:rPr>
        <w:t> </w:t>
      </w:r>
      <w:r>
        <w:rPr>
          <w:bCs/>
          <w:color w:val="000000"/>
          <w:sz w:val="28"/>
        </w:rPr>
        <w:t>he isn’t</w:t>
      </w:r>
    </w:p>
    <w:p w14:paraId="034CB74E" w14:textId="77777777" w:rsidR="002F7E97" w:rsidRPr="00683C0B" w:rsidRDefault="002F7E97" w:rsidP="002F7E97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4 </w:t>
      </w:r>
    </w:p>
    <w:p w14:paraId="757F32A1" w14:textId="46F0C58F" w:rsidR="00013650" w:rsidRPr="00141B75" w:rsidRDefault="00013650" w:rsidP="00141B75">
      <w:pPr>
        <w:pStyle w:val="marks"/>
        <w:rPr>
          <w:rFonts w:ascii="Calibri" w:hAnsi="Calibri"/>
          <w:b w:val="0"/>
          <w:bdr w:val="single" w:sz="6" w:space="0" w:color="808080"/>
        </w:rPr>
      </w:pPr>
      <w:r>
        <w:br w:type="page"/>
      </w:r>
    </w:p>
    <w:p w14:paraId="566BECE2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56B75E5" wp14:editId="069672D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2" name="Rounded 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0A53D8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Reading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6B75E5" id="Rounded Rectangle 22" o:spid="_x0000_s1028" style="position:absolute;margin-left:0;margin-top:-.05pt;width:117.35pt;height:21.6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" fillcolor="#7f7f7f [1612]" stroked="f" strokeweight="1pt">
                <v:stroke joinstyle="miter"/>
                <v:textbox inset="0,0,0,0">
                  <w:txbxContent>
                    <w:p w14:paraId="60A53D8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Reading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6828653" w14:textId="1AB6CBE0" w:rsidR="00FD0FA2" w:rsidRPr="002D2043" w:rsidRDefault="00FD0FA2" w:rsidP="009E3113">
      <w:pPr>
        <w:pStyle w:val="instruction"/>
        <w:spacing w:after="120"/>
      </w:pPr>
      <w:r w:rsidRPr="002D2043">
        <w:t>5</w:t>
      </w:r>
      <w:r w:rsidRPr="002D2043">
        <w:tab/>
      </w:r>
      <w:r w:rsidR="00A500E7">
        <w:t>Read and match the sentence halves</w:t>
      </w:r>
      <w:r w:rsidR="00A500E7" w:rsidRPr="00A77427">
        <w:rPr>
          <w:rStyle w:val="instruction-italic"/>
        </w:rPr>
        <w:t>.</w:t>
      </w:r>
    </w:p>
    <w:p w14:paraId="4DCA5D7F" w14:textId="77777777" w:rsidR="00A500E7" w:rsidRPr="00A500E7" w:rsidRDefault="00A500E7" w:rsidP="009E3113">
      <w:pPr>
        <w:pStyle w:val="activity-unnumbered"/>
        <w:pBdr>
          <w:top w:val="single" w:sz="4" w:space="4" w:color="auto" w:shadow="1"/>
          <w:left w:val="single" w:sz="4" w:space="4" w:color="auto" w:shadow="1"/>
          <w:bottom w:val="single" w:sz="4" w:space="4" w:color="auto" w:shadow="1"/>
          <w:right w:val="single" w:sz="4" w:space="4" w:color="auto" w:shadow="1"/>
        </w:pBdr>
        <w:spacing w:line="240" w:lineRule="auto"/>
        <w:rPr>
          <w:sz w:val="28"/>
          <w:szCs w:val="28"/>
        </w:rPr>
      </w:pPr>
      <w:r w:rsidRPr="00A500E7">
        <w:rPr>
          <w:sz w:val="28"/>
          <w:szCs w:val="28"/>
        </w:rPr>
        <w:t>Hi! My name is Nia. My favourite game is hopscotch. I play hopscotch with my brother Jack and my sister Olivia. I draw squares on the ground with chalk. I draw one square and then two squares. Then I draw one square and two squares again … and again … and again! Jack and Olivia write numbers in the squares. Olivia draws a line in front of square one. Jack is behind the line. He throws a small stick in square one. The stick is in the square! Jack is jumping on one leg to square two … . Oh, Jack jumps on a line! Now, Olivia is throwing a stick! This is a great game!</w:t>
      </w:r>
    </w:p>
    <w:p w14:paraId="6771BFA7" w14:textId="6E01FA28" w:rsidR="00A500E7" w:rsidRPr="009E3113" w:rsidRDefault="00A500E7" w:rsidP="009E3113">
      <w:pPr>
        <w:pStyle w:val="activity-numbered"/>
        <w:tabs>
          <w:tab w:val="clear" w:pos="3402"/>
          <w:tab w:val="clear" w:pos="3686"/>
          <w:tab w:val="clear" w:pos="4820"/>
          <w:tab w:val="left" w:pos="4962"/>
        </w:tabs>
        <w:spacing w:before="120"/>
      </w:pPr>
      <w:r w:rsidRPr="009E3113">
        <w:t>1</w:t>
      </w:r>
      <w:r w:rsidRPr="009E3113">
        <w:tab/>
        <w:t xml:space="preserve">Hopscotch is </w:t>
      </w:r>
      <w:r w:rsidRPr="009E3113">
        <w:tab/>
        <w:t>A</w:t>
      </w:r>
      <w:r w:rsidR="009E3113">
        <w:tab/>
      </w:r>
      <w:r w:rsidRPr="009E3113">
        <w:t xml:space="preserve">with chalk. </w:t>
      </w:r>
    </w:p>
    <w:p w14:paraId="11D266CD" w14:textId="19AF7E6A" w:rsidR="00A500E7" w:rsidRPr="009E3113" w:rsidRDefault="00A500E7" w:rsidP="009E3113">
      <w:pPr>
        <w:pStyle w:val="activity-numbered"/>
        <w:tabs>
          <w:tab w:val="clear" w:pos="3402"/>
          <w:tab w:val="clear" w:pos="3686"/>
          <w:tab w:val="clear" w:pos="4820"/>
          <w:tab w:val="left" w:pos="4962"/>
        </w:tabs>
        <w:spacing w:before="60"/>
      </w:pPr>
      <w:r w:rsidRPr="009E3113">
        <w:t>2</w:t>
      </w:r>
      <w:r w:rsidRPr="009E3113">
        <w:tab/>
        <w:t xml:space="preserve">Jack is Nia’s </w:t>
      </w:r>
      <w:r w:rsidRPr="009E3113">
        <w:tab/>
        <w:t>B</w:t>
      </w:r>
      <w:r w:rsidR="009E3113">
        <w:tab/>
      </w:r>
      <w:r w:rsidRPr="009E3113">
        <w:t>front of square one.</w:t>
      </w:r>
    </w:p>
    <w:p w14:paraId="4FBE86FC" w14:textId="717F6D53" w:rsidR="00A500E7" w:rsidRPr="009E3113" w:rsidRDefault="00A500E7" w:rsidP="009E3113">
      <w:pPr>
        <w:pStyle w:val="activity-numbered"/>
        <w:tabs>
          <w:tab w:val="clear" w:pos="3402"/>
          <w:tab w:val="clear" w:pos="3686"/>
          <w:tab w:val="clear" w:pos="4820"/>
          <w:tab w:val="left" w:pos="4962"/>
        </w:tabs>
        <w:spacing w:before="60"/>
      </w:pPr>
      <w:r w:rsidRPr="009E3113">
        <w:t>3</w:t>
      </w:r>
      <w:r w:rsidRPr="009E3113">
        <w:tab/>
        <w:t>Nia draws squares</w:t>
      </w:r>
      <w:r w:rsidRPr="009E3113">
        <w:tab/>
        <w:t>C</w:t>
      </w:r>
      <w:r w:rsidR="009E3113">
        <w:tab/>
      </w:r>
      <w:r w:rsidRPr="009E3113">
        <w:t>on a line.</w:t>
      </w:r>
    </w:p>
    <w:p w14:paraId="5B4D5A72" w14:textId="3D5B3B5C" w:rsidR="00A500E7" w:rsidRPr="009E3113" w:rsidRDefault="00A500E7" w:rsidP="009E3113">
      <w:pPr>
        <w:pStyle w:val="activity-numbered"/>
        <w:tabs>
          <w:tab w:val="clear" w:pos="3402"/>
          <w:tab w:val="clear" w:pos="3686"/>
          <w:tab w:val="clear" w:pos="4820"/>
          <w:tab w:val="left" w:pos="4962"/>
        </w:tabs>
        <w:spacing w:before="60"/>
      </w:pPr>
      <w:r w:rsidRPr="009E3113">
        <w:t>4</w:t>
      </w:r>
      <w:r w:rsidRPr="009E3113">
        <w:tab/>
        <w:t>Olivia draws a line in</w:t>
      </w:r>
      <w:r w:rsidRPr="009E3113">
        <w:tab/>
        <w:t>D</w:t>
      </w:r>
      <w:r w:rsidR="009E3113">
        <w:tab/>
      </w:r>
      <w:r w:rsidRPr="009E3113">
        <w:t>Nia’s favourite game.</w:t>
      </w:r>
    </w:p>
    <w:p w14:paraId="4193ACA4" w14:textId="710A29D5" w:rsidR="00A500E7" w:rsidRPr="009E3113" w:rsidRDefault="00A500E7" w:rsidP="009E3113">
      <w:pPr>
        <w:pStyle w:val="activity-numbered"/>
        <w:tabs>
          <w:tab w:val="clear" w:pos="3402"/>
          <w:tab w:val="clear" w:pos="3686"/>
          <w:tab w:val="clear" w:pos="4820"/>
          <w:tab w:val="left" w:pos="4962"/>
        </w:tabs>
        <w:spacing w:before="60"/>
      </w:pPr>
      <w:r w:rsidRPr="009E3113">
        <w:t>5</w:t>
      </w:r>
      <w:r w:rsidRPr="009E3113">
        <w:tab/>
        <w:t>Jack jumps</w:t>
      </w:r>
      <w:r w:rsidRPr="009E3113">
        <w:tab/>
        <w:t>E</w:t>
      </w:r>
      <w:r w:rsidR="009E3113">
        <w:tab/>
      </w:r>
      <w:r w:rsidRPr="009E3113">
        <w:t>brother.</w:t>
      </w:r>
    </w:p>
    <w:p w14:paraId="5952F8A0" w14:textId="77777777" w:rsidR="00A500E7" w:rsidRDefault="00A500E7" w:rsidP="009E3113">
      <w:pPr>
        <w:pStyle w:val="marks"/>
        <w:spacing w:before="0"/>
        <w:rPr>
          <w:rStyle w:val="marks-frame"/>
        </w:rPr>
      </w:pPr>
      <w:r>
        <w:rPr>
          <w:rStyle w:val="marks-frame"/>
        </w:rPr>
        <w:t>     </w:t>
      </w:r>
      <w:r w:rsidRPr="00683C0B">
        <w:rPr>
          <w:rStyle w:val="marks-frame"/>
        </w:rPr>
        <w:t xml:space="preserve">/ </w:t>
      </w:r>
      <w:r>
        <w:rPr>
          <w:rStyle w:val="marks-frame"/>
        </w:rPr>
        <w:t>5 </w:t>
      </w:r>
    </w:p>
    <w:p w14:paraId="3E3E752F" w14:textId="77777777" w:rsidR="00170375" w:rsidRPr="002D2043" w:rsidRDefault="00170375" w:rsidP="00170375">
      <w:pPr>
        <w:pStyle w:val="head-b"/>
        <w:spacing w:after="12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226FBA" wp14:editId="2D2522BD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5AB6F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Writing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D226FBA" id="Rounded Rectangle 23" o:spid="_x0000_s1029" style="position:absolute;margin-left:0;margin-top:-.05pt;width:117.35pt;height:21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" fillcolor="#7f7f7f [1612]" stroked="f" strokeweight="1pt">
                <v:stroke joinstyle="miter"/>
                <v:textbox inset="0,0,0,0">
                  <w:txbxContent>
                    <w:p w14:paraId="3C75AB6F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Writing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9E7768B" w14:textId="77777777" w:rsidR="007D0B37" w:rsidRDefault="007D0B37" w:rsidP="007D0B37">
      <w:pPr>
        <w:pStyle w:val="instruction"/>
      </w:pPr>
      <w:r>
        <w:t>6</w:t>
      </w:r>
      <w:r>
        <w:tab/>
        <w:t>Write.</w:t>
      </w:r>
    </w:p>
    <w:p w14:paraId="6FBBA296" w14:textId="0F570BFD" w:rsidR="007D0B37" w:rsidRDefault="007D0B37" w:rsidP="007D0B37">
      <w:pPr>
        <w:pStyle w:val="wordpool-text"/>
        <w:spacing w:after="120"/>
        <w:ind w:right="4158"/>
      </w:pPr>
      <w:r>
        <w:t>closes</w:t>
      </w:r>
      <w:r w:rsidRPr="002D2043">
        <w:t> </w:t>
      </w:r>
      <w:r>
        <w:t>counts</w:t>
      </w:r>
      <w:r w:rsidRPr="002D2043">
        <w:t> </w:t>
      </w:r>
      <w:r>
        <w:t>hide</w:t>
      </w:r>
      <w:r>
        <w:tab/>
      </w:r>
      <w:r w:rsidRPr="002D2043">
        <w:t> </w:t>
      </w:r>
      <w:r>
        <w:t>opens</w:t>
      </w:r>
      <w:r>
        <w:t> </w:t>
      </w:r>
      <w:r>
        <w:t>start</w:t>
      </w:r>
      <w:r>
        <w:t> </w:t>
      </w:r>
      <w:r>
        <w:t>tries</w:t>
      </w:r>
    </w:p>
    <w:p w14:paraId="0C594A82" w14:textId="77777777" w:rsidR="007D0B37" w:rsidRDefault="007D0B37" w:rsidP="007D0B37">
      <w:pPr>
        <w:pStyle w:val="activity-numbered"/>
        <w:spacing w:before="120"/>
      </w:pPr>
      <w:r>
        <w:t>How to play hide and seek!</w:t>
      </w:r>
    </w:p>
    <w:p w14:paraId="588C13FF" w14:textId="77777777" w:rsidR="007D0B37" w:rsidRDefault="007D0B37" w:rsidP="007D0B37">
      <w:pPr>
        <w:pStyle w:val="activity-numbered"/>
        <w:spacing w:before="120" w:after="60"/>
      </w:pPr>
      <w:r>
        <w:t>1</w:t>
      </w:r>
      <w:r>
        <w:tab/>
        <w:t xml:space="preserve">We </w:t>
      </w:r>
      <w:r w:rsidRPr="00D6210F">
        <w:rPr>
          <w:rStyle w:val="wol"/>
        </w:rPr>
        <w:t>                              </w:t>
      </w:r>
      <w:r w:rsidRPr="004D29EC">
        <w:rPr>
          <w:rFonts w:cs="Times New Roman (Body CS)"/>
        </w:rPr>
        <w:t xml:space="preserve"> </w:t>
      </w:r>
      <w:r>
        <w:t>the game.</w:t>
      </w:r>
    </w:p>
    <w:p w14:paraId="10E81560" w14:textId="77777777" w:rsidR="007D0B37" w:rsidRDefault="007D0B37" w:rsidP="007D0B37">
      <w:pPr>
        <w:pStyle w:val="activity-numbered"/>
        <w:spacing w:after="60"/>
      </w:pPr>
      <w:r>
        <w:t>2</w:t>
      </w:r>
      <w:r>
        <w:tab/>
        <w:t xml:space="preserve">Gurdeep </w:t>
      </w:r>
      <w:r w:rsidRPr="00D6210F">
        <w:rPr>
          <w:rStyle w:val="wol"/>
        </w:rPr>
        <w:t>                              </w:t>
      </w:r>
      <w:r w:rsidRPr="004D29EC">
        <w:rPr>
          <w:rFonts w:cs="Times New Roman (Body CS)"/>
        </w:rPr>
        <w:t xml:space="preserve"> </w:t>
      </w:r>
      <w:r>
        <w:t>his eyes.</w:t>
      </w:r>
    </w:p>
    <w:p w14:paraId="3288C164" w14:textId="77777777" w:rsidR="007D0B37" w:rsidRDefault="007D0B37" w:rsidP="007D0B37">
      <w:pPr>
        <w:pStyle w:val="activity-numbered"/>
        <w:spacing w:after="60"/>
      </w:pPr>
      <w:r>
        <w:t>3</w:t>
      </w:r>
      <w:r>
        <w:tab/>
        <w:t xml:space="preserve">We </w:t>
      </w:r>
      <w:r w:rsidRPr="00D6210F">
        <w:rPr>
          <w:rStyle w:val="wol"/>
        </w:rPr>
        <w:t>                              </w:t>
      </w:r>
      <w:r>
        <w:rPr>
          <w:rStyle w:val="wol"/>
        </w:rPr>
        <w:t xml:space="preserve"> </w:t>
      </w:r>
      <w:r w:rsidRPr="000061BC">
        <w:rPr>
          <w:rStyle w:val="wol"/>
        </w:rPr>
        <w:t xml:space="preserve"> </w:t>
      </w:r>
      <w:r>
        <w:t xml:space="preserve">! </w:t>
      </w:r>
    </w:p>
    <w:p w14:paraId="436FF80A" w14:textId="77777777" w:rsidR="007D0B37" w:rsidRDefault="007D0B37" w:rsidP="007D0B37">
      <w:pPr>
        <w:pStyle w:val="activity-numbered"/>
        <w:spacing w:after="60"/>
      </w:pPr>
      <w:r>
        <w:t>4</w:t>
      </w:r>
      <w:r>
        <w:tab/>
        <w:t xml:space="preserve">Gurdeep </w:t>
      </w:r>
      <w:r w:rsidRPr="00D6210F">
        <w:rPr>
          <w:rStyle w:val="wol"/>
        </w:rPr>
        <w:t>                              </w:t>
      </w:r>
      <w:r w:rsidRPr="004D29EC">
        <w:rPr>
          <w:rFonts w:cs="Times New Roman (Body CS)"/>
        </w:rPr>
        <w:t xml:space="preserve"> </w:t>
      </w:r>
      <w:r>
        <w:t>one, two, three … twenty!</w:t>
      </w:r>
    </w:p>
    <w:p w14:paraId="398B61E3" w14:textId="77777777" w:rsidR="007D0B37" w:rsidRDefault="007D0B37" w:rsidP="007D0B37">
      <w:pPr>
        <w:pStyle w:val="activity-numbered"/>
        <w:spacing w:after="60"/>
      </w:pPr>
      <w:r>
        <w:t>5</w:t>
      </w:r>
      <w:r>
        <w:tab/>
        <w:t xml:space="preserve">Gurdeep </w:t>
      </w:r>
      <w:r w:rsidRPr="00D6210F">
        <w:rPr>
          <w:rStyle w:val="wol"/>
        </w:rPr>
        <w:t>                              </w:t>
      </w:r>
      <w:r w:rsidRPr="004D29EC">
        <w:rPr>
          <w:rFonts w:cs="Times New Roman (Body CS)"/>
        </w:rPr>
        <w:t xml:space="preserve"> </w:t>
      </w:r>
      <w:r>
        <w:t xml:space="preserve">his eyes. </w:t>
      </w:r>
    </w:p>
    <w:p w14:paraId="33371B88" w14:textId="77777777" w:rsidR="007D0B37" w:rsidRDefault="007D0B37" w:rsidP="007D0B37">
      <w:pPr>
        <w:pStyle w:val="activity-numbered"/>
      </w:pPr>
      <w:r>
        <w:t>6</w:t>
      </w:r>
      <w:r>
        <w:tab/>
        <w:t xml:space="preserve">Gurdeep </w:t>
      </w:r>
      <w:r w:rsidRPr="00D6210F">
        <w:rPr>
          <w:rStyle w:val="wol"/>
        </w:rPr>
        <w:t>                              </w:t>
      </w:r>
      <w:r w:rsidRPr="004D29EC">
        <w:rPr>
          <w:rFonts w:cs="Times New Roman (Body CS)"/>
        </w:rPr>
        <w:t xml:space="preserve"> </w:t>
      </w:r>
      <w:r>
        <w:t>to find the players.</w:t>
      </w:r>
    </w:p>
    <w:p w14:paraId="4A4E3583" w14:textId="3306F638" w:rsidR="00FD0FA2" w:rsidRPr="002D2043" w:rsidRDefault="00FD0FA2" w:rsidP="007D0B37">
      <w:pPr>
        <w:pStyle w:val="marks"/>
        <w:spacing w:before="0"/>
        <w:rPr>
          <w:rStyle w:val="head-activityType"/>
          <w:rFonts w:ascii="Calibri" w:hAnsi="Calibri"/>
          <w:b w:val="0"/>
          <w:color w:val="000000"/>
          <w:bdr w:val="single" w:sz="6" w:space="0" w:color="808080"/>
        </w:rPr>
      </w:pPr>
      <w:r w:rsidRPr="002D2043">
        <w:rPr>
          <w:rStyle w:val="marks-frame"/>
        </w:rPr>
        <w:t xml:space="preserve">     / </w:t>
      </w:r>
      <w:r w:rsidR="001D07C3">
        <w:rPr>
          <w:rStyle w:val="marks-frame"/>
        </w:rPr>
        <w:t>6</w:t>
      </w:r>
      <w:r w:rsidRPr="002D2043">
        <w:rPr>
          <w:rStyle w:val="marks-frame"/>
        </w:rPr>
        <w:t> </w:t>
      </w:r>
    </w:p>
    <w:p w14:paraId="598E474B" w14:textId="77777777" w:rsidR="00744FC9" w:rsidRDefault="00744FC9">
      <w:pPr>
        <w:keepNext w:val="0"/>
        <w:keepLines w:val="0"/>
        <w:rPr>
          <w:rFonts w:asciiTheme="minorHAnsi" w:eastAsia="Times New Roman" w:hAnsiTheme="minorHAnsi"/>
          <w:b/>
          <w:color w:val="000000"/>
          <w:sz w:val="32"/>
          <w:szCs w:val="32"/>
        </w:rPr>
      </w:pPr>
      <w:r>
        <w:br w:type="page"/>
      </w:r>
    </w:p>
    <w:p w14:paraId="4C5BBDDA" w14:textId="77777777" w:rsidR="00170375" w:rsidRPr="002D2043" w:rsidRDefault="00170375" w:rsidP="00170375">
      <w:pPr>
        <w:pStyle w:val="head-b"/>
        <w:spacing w:after="240"/>
        <w:rPr>
          <w:color w:val="000000" w:themeColor="text1"/>
        </w:rPr>
      </w:pPr>
      <w:r w:rsidRPr="002D2043">
        <w:rPr>
          <w:noProof/>
          <w:color w:val="000000" w:themeColor="text1"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68F209F" wp14:editId="6BE35817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6" name="Rounded 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B5B14" w14:textId="77777777" w:rsidR="00170375" w:rsidRPr="00E63C15" w:rsidRDefault="00170375" w:rsidP="00170375">
                            <w:pPr>
                              <w:pageBreakBefore/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Listening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68F209F" id="Rounded Rectangle 26" o:spid="_x0000_s1030" style="position:absolute;margin-left:0;margin-top:-.05pt;width:117.35pt;height:21.6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L56uka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D1B5B14" w14:textId="77777777" w:rsidR="00170375" w:rsidRPr="00E63C15" w:rsidRDefault="00170375" w:rsidP="00170375">
                      <w:pPr>
                        <w:pageBreakBefore/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Listening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5E82E6B" w14:textId="0D822F20" w:rsidR="00FD0FA2" w:rsidRDefault="00FD0FA2" w:rsidP="007D0B37">
      <w:pPr>
        <w:pStyle w:val="instruction"/>
        <w:spacing w:after="120"/>
      </w:pPr>
      <w:r>
        <w:t>7</w:t>
      </w:r>
      <w:r>
        <w:tab/>
      </w:r>
      <w:r w:rsidRPr="00A9365B">
        <w:rPr>
          <w:rStyle w:val="audio-icon"/>
          <w:noProof/>
          <w:lang w:eastAsia="en-GB"/>
        </w:rPr>
        <w:drawing>
          <wp:inline distT="0" distB="0" distL="0" distR="0" wp14:anchorId="4284C2A2" wp14:editId="7A2B8BA0">
            <wp:extent cx="180000" cy="180000"/>
            <wp:effectExtent l="0" t="0" r="0" b="0"/>
            <wp:docPr id="49" name="Picture 49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udio Icon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7D0B37">
        <w:rPr>
          <w:color w:val="767171" w:themeColor="background2" w:themeShade="80"/>
        </w:rPr>
        <w:t>6</w:t>
      </w:r>
      <w:r>
        <w:t xml:space="preserve"> </w:t>
      </w:r>
      <w:r w:rsidR="007D0B37">
        <w:t>L</w:t>
      </w:r>
      <w:r w:rsidR="007D0B37" w:rsidRPr="009F090F">
        <w:t>isten</w:t>
      </w:r>
      <w:r w:rsidR="007D0B37">
        <w:t xml:space="preserve"> and</w:t>
      </w:r>
      <w:r w:rsidR="007D0B37" w:rsidRPr="009F090F">
        <w:t xml:space="preserve"> </w:t>
      </w:r>
      <w:r w:rsidR="008D3327" w:rsidRPr="008D3327">
        <w:rPr>
          <w:lang w:val="en-US"/>
        </w:rPr>
        <w:t xml:space="preserve">circle the </w:t>
      </w:r>
      <w:r w:rsidR="001D07C3">
        <w:t>tick</w:t>
      </w:r>
      <w:r w:rsidR="007D0B37">
        <w:t xml:space="preserve"> </w:t>
      </w:r>
      <w:r w:rsidR="008D3327">
        <w:t>(</w:t>
      </w:r>
      <w:r w:rsidR="007D0B37" w:rsidRPr="004052E1">
        <w:rPr>
          <w:noProof/>
          <w:position w:val="-6"/>
          <w:lang w:val="es-ES" w:eastAsia="es-ES"/>
        </w:rPr>
        <w:drawing>
          <wp:inline distT="0" distB="0" distL="0" distR="0" wp14:anchorId="06C80D88" wp14:editId="43BBD513">
            <wp:extent cx="177800" cy="2032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7800" cy="20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327">
        <w:t>)</w:t>
      </w:r>
      <w:r w:rsidR="007D0B37" w:rsidRPr="000C1D32">
        <w:rPr>
          <w:rStyle w:val="instruction-italic"/>
        </w:rPr>
        <w:t xml:space="preserve"> </w:t>
      </w:r>
      <w:r w:rsidR="007D0B37" w:rsidRPr="007D0B37">
        <w:rPr>
          <w:rStyle w:val="instruction-italic"/>
          <w:i w:val="0"/>
        </w:rPr>
        <w:t>or</w:t>
      </w:r>
      <w:r w:rsidR="001D07C3">
        <w:rPr>
          <w:rStyle w:val="instruction-italic"/>
          <w:i w:val="0"/>
        </w:rPr>
        <w:t xml:space="preserve"> </w:t>
      </w:r>
      <w:r w:rsidR="008D3327">
        <w:rPr>
          <w:rStyle w:val="instruction-italic"/>
          <w:i w:val="0"/>
        </w:rPr>
        <w:t xml:space="preserve">the </w:t>
      </w:r>
      <w:r w:rsidR="001D07C3">
        <w:rPr>
          <w:rStyle w:val="instruction-italic"/>
          <w:i w:val="0"/>
        </w:rPr>
        <w:t>cross</w:t>
      </w:r>
      <w:r w:rsidR="007D0B37">
        <w:rPr>
          <w:rStyle w:val="instruction-italic"/>
          <w:i w:val="0"/>
        </w:rPr>
        <w:t xml:space="preserve"> </w:t>
      </w:r>
      <w:r w:rsidR="008D3327">
        <w:rPr>
          <w:rStyle w:val="instruction-italic"/>
          <w:i w:val="0"/>
        </w:rPr>
        <w:t>(</w:t>
      </w:r>
      <w:r w:rsidR="007D0B37" w:rsidRPr="00626A57">
        <w:rPr>
          <w:noProof/>
          <w:position w:val="-6"/>
        </w:rPr>
        <w:drawing>
          <wp:inline distT="0" distB="0" distL="0" distR="0" wp14:anchorId="16A3D226" wp14:editId="25C1A7A4">
            <wp:extent cx="165100" cy="177800"/>
            <wp:effectExtent l="0" t="0" r="0" b="0"/>
            <wp:docPr id="102631485" name="Picture 102631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WC1Scross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10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3327">
        <w:rPr>
          <w:rStyle w:val="instruction-italic"/>
          <w:i w:val="0"/>
        </w:rPr>
        <w:t>)</w:t>
      </w:r>
      <w:r w:rsidRPr="007D0B37">
        <w:rPr>
          <w:i/>
        </w:rPr>
        <w:t>.</w:t>
      </w:r>
    </w:p>
    <w:tbl>
      <w:tblPr>
        <w:tblW w:w="0" w:type="auto"/>
        <w:tblInd w:w="28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777"/>
        <w:gridCol w:w="2778"/>
        <w:gridCol w:w="2778"/>
      </w:tblGrid>
      <w:tr w:rsidR="007D0B37" w14:paraId="3357298A" w14:textId="77777777" w:rsidTr="0065670B">
        <w:trPr>
          <w:cantSplit/>
          <w:trHeight w:val="1814"/>
        </w:trPr>
        <w:tc>
          <w:tcPr>
            <w:tcW w:w="2777" w:type="dxa"/>
            <w:vAlign w:val="center"/>
          </w:tcPr>
          <w:p w14:paraId="5729872A" w14:textId="77777777" w:rsidR="007D0B37" w:rsidRDefault="007D0B3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7A00FF" wp14:editId="0F960766">
                  <wp:extent cx="923544" cy="1108253"/>
                  <wp:effectExtent l="0" t="0" r="3810" b="0"/>
                  <wp:docPr id="102631481" name="Picture 102631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3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03" cy="1116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6F333B09" w14:textId="77777777" w:rsidR="007D0B37" w:rsidRDefault="007D0B3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507F85D" wp14:editId="3AD93CC5">
                  <wp:extent cx="960120" cy="1118494"/>
                  <wp:effectExtent l="0" t="0" r="5080" b="0"/>
                  <wp:docPr id="102631482" name="Picture 102631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4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283" cy="11384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1B6CADE0" w14:textId="77777777" w:rsidR="007D0B37" w:rsidRDefault="007D0B3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8E031C" wp14:editId="065FA277">
                  <wp:extent cx="950976" cy="1119380"/>
                  <wp:effectExtent l="0" t="0" r="1905" b="0"/>
                  <wp:docPr id="102631483" name="Picture 102631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5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6640" cy="11378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37" w:rsidRPr="00685431" w14:paraId="39B9A13D" w14:textId="77777777" w:rsidTr="00405B44">
        <w:trPr>
          <w:cantSplit/>
          <w:trHeight w:val="567"/>
        </w:trPr>
        <w:tc>
          <w:tcPr>
            <w:tcW w:w="2777" w:type="dxa"/>
            <w:vAlign w:val="center"/>
          </w:tcPr>
          <w:p w14:paraId="31E171B2" w14:textId="77777777" w:rsidR="007D0B37" w:rsidRPr="00685431" w:rsidRDefault="007D0B37" w:rsidP="00405B44">
            <w:pPr>
              <w:pStyle w:val="activity-numbered--centered"/>
            </w:pPr>
            <w:r w:rsidRPr="002D2043">
              <w:t>1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2B7F6CA6" wp14:editId="5277E68F">
                  <wp:extent cx="177800" cy="203200"/>
                  <wp:effectExtent l="0" t="0" r="0" b="0"/>
                  <wp:docPr id="10263148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/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5CD4D603" wp14:editId="6C2317AA">
                  <wp:extent cx="165100" cy="177800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0D375FC" w14:textId="77777777" w:rsidR="007D0B37" w:rsidRPr="00685431" w:rsidRDefault="007D0B37" w:rsidP="00405B44">
            <w:pPr>
              <w:pStyle w:val="activity-numbered--centered"/>
            </w:pPr>
            <w:r>
              <w:t>2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194FC826" wp14:editId="24BE2928">
                  <wp:extent cx="177800" cy="203200"/>
                  <wp:effectExtent l="0" t="0" r="0" b="0"/>
                  <wp:docPr id="29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/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2E3DA4B8" wp14:editId="0DE501BC">
                  <wp:extent cx="165100" cy="177800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B62007D" w14:textId="77777777" w:rsidR="007D0B37" w:rsidRPr="00685431" w:rsidRDefault="007D0B37" w:rsidP="00405B44">
            <w:pPr>
              <w:pStyle w:val="activity-numbered--centered"/>
            </w:pPr>
            <w:r>
              <w:t>3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25804970" wp14:editId="458E13BF">
                  <wp:extent cx="177800" cy="203200"/>
                  <wp:effectExtent l="0" t="0" r="0" b="0"/>
                  <wp:docPr id="32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/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769859DB" wp14:editId="4DBC0DBC">
                  <wp:extent cx="165100" cy="1778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0B37" w14:paraId="586A82FC" w14:textId="77777777" w:rsidTr="0065670B">
        <w:trPr>
          <w:cantSplit/>
          <w:trHeight w:val="1814"/>
        </w:trPr>
        <w:tc>
          <w:tcPr>
            <w:tcW w:w="2777" w:type="dxa"/>
            <w:vAlign w:val="center"/>
          </w:tcPr>
          <w:p w14:paraId="216B753B" w14:textId="77777777" w:rsidR="007D0B37" w:rsidRDefault="007D0B3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267C3C8" wp14:editId="1ABF72CF">
                  <wp:extent cx="923544" cy="1111065"/>
                  <wp:effectExtent l="0" t="0" r="381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6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396" cy="11193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327D2AA2" w14:textId="77777777" w:rsidR="007D0B37" w:rsidRDefault="007D0B37" w:rsidP="00405B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911B94" wp14:editId="6AF01950">
                  <wp:extent cx="896112" cy="1100660"/>
                  <wp:effectExtent l="0" t="0" r="5715" b="444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631487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8029" cy="1115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6D9464C" w14:textId="156BA80A" w:rsidR="007D0B37" w:rsidRDefault="007D0B37" w:rsidP="00405B44">
            <w:pPr>
              <w:jc w:val="center"/>
            </w:pPr>
          </w:p>
        </w:tc>
      </w:tr>
      <w:tr w:rsidR="007D0B37" w14:paraId="2EFF4154" w14:textId="77777777" w:rsidTr="00405B44">
        <w:trPr>
          <w:cantSplit/>
          <w:trHeight w:val="567"/>
        </w:trPr>
        <w:tc>
          <w:tcPr>
            <w:tcW w:w="2777" w:type="dxa"/>
            <w:vAlign w:val="center"/>
          </w:tcPr>
          <w:p w14:paraId="092FF24A" w14:textId="77777777" w:rsidR="007D0B37" w:rsidRDefault="007D0B37" w:rsidP="00405B44">
            <w:pPr>
              <w:pStyle w:val="activity-numbered--centered"/>
            </w:pPr>
            <w:r>
              <w:t>4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7376AC3D" wp14:editId="2ABA8983">
                  <wp:extent cx="177800" cy="203200"/>
                  <wp:effectExtent l="0" t="0" r="0" b="0"/>
                  <wp:docPr id="34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/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513A290D" wp14:editId="3F45B5FC">
                  <wp:extent cx="165100" cy="1778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0F6EB436" w14:textId="77777777" w:rsidR="007D0B37" w:rsidRDefault="007D0B37" w:rsidP="00405B44">
            <w:pPr>
              <w:pStyle w:val="activity-numbered--centered"/>
            </w:pPr>
            <w:r>
              <w:t>5</w:t>
            </w:r>
            <w:r w:rsidRPr="002D2043">
              <w:tab/>
            </w:r>
            <w:r w:rsidRPr="007C6741">
              <w:rPr>
                <w:noProof/>
                <w:position w:val="-6"/>
                <w:lang w:eastAsia="es-ES"/>
              </w:rPr>
              <w:drawing>
                <wp:inline distT="0" distB="0" distL="0" distR="0" wp14:anchorId="70634B5A" wp14:editId="2C4EAE7D">
                  <wp:extent cx="177800" cy="203200"/>
                  <wp:effectExtent l="0" t="0" r="0" b="0"/>
                  <wp:docPr id="36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800" cy="20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/</w:t>
            </w:r>
            <w:r w:rsidRPr="00626A57">
              <w:rPr>
                <w:noProof/>
                <w:position w:val="-6"/>
              </w:rPr>
              <w:drawing>
                <wp:inline distT="0" distB="0" distL="0" distR="0" wp14:anchorId="6188AF60" wp14:editId="53BCD808">
                  <wp:extent cx="165100" cy="177800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WC1Scross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10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78" w:type="dxa"/>
            <w:vAlign w:val="center"/>
          </w:tcPr>
          <w:p w14:paraId="25043F5B" w14:textId="5E1A5243" w:rsidR="007D0B37" w:rsidRPr="00350086" w:rsidRDefault="007D0B37" w:rsidP="00405B44">
            <w:pPr>
              <w:pStyle w:val="activity-numbered--centered"/>
              <w:spacing w:after="0"/>
            </w:pPr>
          </w:p>
        </w:tc>
      </w:tr>
    </w:tbl>
    <w:p w14:paraId="12117366" w14:textId="524A45D8" w:rsidR="00FD0FA2" w:rsidRPr="00683C0B" w:rsidRDefault="00FD0FA2" w:rsidP="007D0B37">
      <w:pPr>
        <w:pStyle w:val="marks"/>
        <w:spacing w:before="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BF57F1"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5BE7EDE1" w14:textId="340B1F51" w:rsidR="00170375" w:rsidRPr="002D2043" w:rsidRDefault="00BF57F1" w:rsidP="00170375">
      <w:pPr>
        <w:pStyle w:val="head-b"/>
        <w:spacing w:after="120"/>
        <w:rPr>
          <w:color w:val="000000" w:themeColor="text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B5BEC23" wp14:editId="6EFE0F73">
                <wp:simplePos x="0" y="0"/>
                <wp:positionH relativeFrom="column">
                  <wp:posOffset>2973705</wp:posOffset>
                </wp:positionH>
                <wp:positionV relativeFrom="paragraph">
                  <wp:posOffset>361823</wp:posOffset>
                </wp:positionV>
                <wp:extent cx="2130552" cy="2587752"/>
                <wp:effectExtent l="0" t="0" r="3175" b="317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0552" cy="25877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206F3C" w14:textId="4A2A28A7" w:rsidR="00BF57F1" w:rsidRDefault="00BF57F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E66588C" wp14:editId="0225BF29">
                                  <wp:extent cx="1911604" cy="2410488"/>
                                  <wp:effectExtent l="0" t="0" r="6350" b="2540"/>
                                  <wp:docPr id="61" name="Picture 6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1" name="WC2SU6zb.jpg"/>
                                          <pic:cNvPicPr/>
                                        </pic:nvPicPr>
                                        <pic:blipFill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19768" cy="242078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5BEC23"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31" type="#_x0000_t202" style="position:absolute;margin-left:234.15pt;margin-top:28.5pt;width:167.75pt;height:203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" fillcolor="white [3201]" stroked="f" strokeweight=".5pt">
                <v:textbox>
                  <w:txbxContent>
                    <w:p w14:paraId="38206F3C" w14:textId="4A2A28A7" w:rsidR="00BF57F1" w:rsidRDefault="00BF57F1">
                      <w:r>
                        <w:rPr>
                          <w:noProof/>
                        </w:rPr>
                        <w:drawing>
                          <wp:inline distT="0" distB="0" distL="0" distR="0" wp14:anchorId="4E66588C" wp14:editId="0225BF29">
                            <wp:extent cx="1911604" cy="2410488"/>
                            <wp:effectExtent l="0" t="0" r="6350" b="2540"/>
                            <wp:docPr id="61" name="Picture 6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" name="WC2SU6zb.jpg"/>
                                    <pic:cNvPicPr/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19768" cy="242078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170375" w:rsidRPr="002D2043">
        <w:rPr>
          <w:noProof/>
          <w:color w:val="000000" w:themeColor="text1"/>
          <w:lang w:eastAsia="es-E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B9DA76E" wp14:editId="1A2D06DF">
                <wp:simplePos x="0" y="0"/>
                <wp:positionH relativeFrom="column">
                  <wp:posOffset>0</wp:posOffset>
                </wp:positionH>
                <wp:positionV relativeFrom="paragraph">
                  <wp:posOffset>-635</wp:posOffset>
                </wp:positionV>
                <wp:extent cx="1490472" cy="274320"/>
                <wp:effectExtent l="0" t="0" r="0" b="5080"/>
                <wp:wrapNone/>
                <wp:docPr id="27" name="Rounded 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0472" cy="274320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136AA" w14:textId="77777777" w:rsidR="00170375" w:rsidRPr="00E63C15" w:rsidRDefault="00170375" w:rsidP="00170375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Speaking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B9DA76E" id="Rounded Rectangle 27" o:spid="_x0000_s1032" style="position:absolute;margin-left:0;margin-top:-.05pt;width:117.35pt;height:21.6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" fillcolor="#7f7f7f [1612]" stroked="f" strokeweight="1pt">
                <v:stroke joinstyle="miter"/>
                <v:textbox inset="0,0,0,0">
                  <w:txbxContent>
                    <w:p w14:paraId="21A136AA" w14:textId="77777777" w:rsidR="00170375" w:rsidRPr="00E63C15" w:rsidRDefault="00170375" w:rsidP="00170375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Speaking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1202392" w14:textId="2BD20B60" w:rsidR="00FD0FA2" w:rsidRDefault="00FD0FA2" w:rsidP="00FD0FA2">
      <w:pPr>
        <w:pStyle w:val="instruction"/>
      </w:pPr>
      <w:r>
        <w:t>8</w:t>
      </w:r>
      <w:r>
        <w:tab/>
      </w:r>
      <w:r w:rsidR="00BF57F1">
        <w:t>Look, read and answer.</w:t>
      </w:r>
    </w:p>
    <w:p w14:paraId="279EC362" w14:textId="34348A15" w:rsidR="00BF57F1" w:rsidRPr="0047404D" w:rsidRDefault="00BF57F1" w:rsidP="00BF57F1">
      <w:pPr>
        <w:pStyle w:val="activity-numbered"/>
        <w:rPr>
          <w:rStyle w:val="wol"/>
        </w:rPr>
      </w:pPr>
      <w:r>
        <w:t>1</w:t>
      </w:r>
      <w:r>
        <w:tab/>
        <w:t xml:space="preserve">Is </w:t>
      </w:r>
      <w:r w:rsidR="001D07C3">
        <w:t>Alexia</w:t>
      </w:r>
      <w:r>
        <w:t xml:space="preserve"> playing with friends?</w:t>
      </w:r>
      <w:r w:rsidRPr="00DB4C83">
        <w:t xml:space="preserve"> </w:t>
      </w:r>
    </w:p>
    <w:p w14:paraId="10BA4C23" w14:textId="77777777" w:rsidR="00BF57F1" w:rsidRDefault="00BF57F1" w:rsidP="00BF57F1">
      <w:pPr>
        <w:pStyle w:val="activity-numbered"/>
        <w:rPr>
          <w:rStyle w:val="wol"/>
        </w:rPr>
      </w:pPr>
      <w:r>
        <w:t>2</w:t>
      </w:r>
      <w:r>
        <w:tab/>
        <w:t>Is she playing a game?</w:t>
      </w:r>
    </w:p>
    <w:p w14:paraId="5607A3C5" w14:textId="77777777" w:rsidR="00BF57F1" w:rsidRPr="00DB4C83" w:rsidRDefault="00BF57F1" w:rsidP="00BF57F1">
      <w:pPr>
        <w:pStyle w:val="activity-numbered"/>
      </w:pPr>
      <w:r>
        <w:t>3</w:t>
      </w:r>
      <w:r>
        <w:tab/>
        <w:t>Is she doing judo</w:t>
      </w:r>
      <w:r w:rsidRPr="00DB4C83">
        <w:t xml:space="preserve">? </w:t>
      </w:r>
    </w:p>
    <w:p w14:paraId="7E229A39" w14:textId="77777777" w:rsidR="00BF57F1" w:rsidRDefault="00BF57F1" w:rsidP="00BF57F1">
      <w:pPr>
        <w:pStyle w:val="activity-numbered"/>
        <w:rPr>
          <w:rStyle w:val="wol"/>
        </w:rPr>
      </w:pPr>
      <w:r>
        <w:t>4</w:t>
      </w:r>
      <w:r>
        <w:tab/>
        <w:t>What games do you like</w:t>
      </w:r>
      <w:r w:rsidRPr="00DB4C83">
        <w:t xml:space="preserve">? </w:t>
      </w:r>
    </w:p>
    <w:p w14:paraId="10837EDC" w14:textId="77777777" w:rsidR="00BF57F1" w:rsidRPr="00A90C68" w:rsidRDefault="00BF57F1" w:rsidP="00BF57F1">
      <w:pPr>
        <w:pStyle w:val="activity-numbered"/>
        <w:rPr>
          <w:rStyle w:val="head-activityType"/>
          <w:color w:val="000000"/>
        </w:rPr>
      </w:pPr>
      <w:r>
        <w:t>5</w:t>
      </w:r>
      <w:r w:rsidRPr="00A90C68">
        <w:tab/>
        <w:t xml:space="preserve">What’s your favourite game? </w:t>
      </w:r>
    </w:p>
    <w:p w14:paraId="68DA2E5D" w14:textId="77777777" w:rsidR="00BF57F1" w:rsidRPr="00BF57F1" w:rsidRDefault="00BF57F1" w:rsidP="00BF57F1">
      <w:pPr>
        <w:pStyle w:val="activity-numbered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</w:p>
    <w:p w14:paraId="2B9A3984" w14:textId="35F5078F" w:rsidR="00BF57F1" w:rsidRDefault="00BF57F1" w:rsidP="00BF57F1">
      <w:pPr>
        <w:pStyle w:val="activity-numbered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</w:p>
    <w:p w14:paraId="142FD976" w14:textId="0AB6358C" w:rsidR="00BF57F1" w:rsidRDefault="00BF57F1" w:rsidP="00BF57F1">
      <w:pPr>
        <w:pStyle w:val="activity-numbered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</w:p>
    <w:p w14:paraId="0B30FFBF" w14:textId="71D00B97" w:rsidR="00BF57F1" w:rsidRDefault="00BF57F1" w:rsidP="00BF57F1">
      <w:pPr>
        <w:pStyle w:val="activity-numbered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</w:p>
    <w:p w14:paraId="55598B74" w14:textId="77777777" w:rsidR="00BF57F1" w:rsidRPr="00BF57F1" w:rsidRDefault="00BF57F1" w:rsidP="00BF57F1">
      <w:pPr>
        <w:pStyle w:val="activity-numbered"/>
        <w:rPr>
          <w:rStyle w:val="marks-frame"/>
          <w:rFonts w:asciiTheme="minorHAnsi" w:hAnsiTheme="minorHAnsi"/>
          <w:b w:val="0"/>
          <w:sz w:val="28"/>
          <w:bdr w:val="none" w:sz="0" w:space="0" w:color="auto"/>
        </w:rPr>
      </w:pPr>
    </w:p>
    <w:p w14:paraId="53459C6C" w14:textId="1C3137B8" w:rsidR="00FD0FA2" w:rsidRPr="00683C0B" w:rsidRDefault="00FD0FA2" w:rsidP="00BF57F1">
      <w:pPr>
        <w:pStyle w:val="marks"/>
        <w:spacing w:before="240" w:after="240"/>
        <w:rPr>
          <w:rStyle w:val="marks-frame"/>
        </w:rPr>
      </w:pPr>
      <w:r w:rsidRPr="002D2043">
        <w:rPr>
          <w:rStyle w:val="marks-frame"/>
        </w:rPr>
        <w:t xml:space="preserve">     / </w:t>
      </w:r>
      <w:r w:rsidR="00BF57F1">
        <w:rPr>
          <w:rStyle w:val="marks-frame"/>
        </w:rPr>
        <w:t>5</w:t>
      </w:r>
      <w:r w:rsidRPr="002D2043">
        <w:rPr>
          <w:rStyle w:val="marks-frame"/>
        </w:rPr>
        <w:t> </w:t>
      </w:r>
    </w:p>
    <w:p w14:paraId="308EC855" w14:textId="77777777" w:rsidR="00FD0FA2" w:rsidRPr="000F6548" w:rsidRDefault="00FD0FA2" w:rsidP="00FD0FA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E99105A" wp14:editId="41150D35">
                <wp:simplePos x="0" y="0"/>
                <wp:positionH relativeFrom="column">
                  <wp:posOffset>5090160</wp:posOffset>
                </wp:positionH>
                <wp:positionV relativeFrom="paragraph">
                  <wp:posOffset>808990</wp:posOffset>
                </wp:positionV>
                <wp:extent cx="458213" cy="3429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8213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2CBE66" w14:textId="77B651EB" w:rsidR="00FD0FA2" w:rsidRDefault="00FD0FA2" w:rsidP="00FD0FA2">
                            <w:pPr>
                              <w:jc w:val="center"/>
                            </w:pPr>
                            <w:r>
                              <w:t>4</w:t>
                            </w:r>
                            <w:r w:rsidR="00BF57F1">
                              <w:t>0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9128F9" wp14:editId="4FDD8ABC">
                                  <wp:extent cx="268605" cy="201295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4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8605" cy="2012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99105A" id="Text Box 6" o:spid="_x0000_s1033" type="#_x0000_t202" style="position:absolute;left:0;text-align:left;margin-left:400.8pt;margin-top:63.7pt;width:36.1pt;height:27pt;z-index:2516971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" filled="f" stroked="f" strokeweight=".5pt">
                <v:textbox inset=",2mm">
                  <w:txbxContent>
                    <w:p w14:paraId="392CBE66" w14:textId="77B651EB" w:rsidR="00FD0FA2" w:rsidRDefault="00FD0FA2" w:rsidP="00FD0FA2">
                      <w:pPr>
                        <w:jc w:val="center"/>
                      </w:pPr>
                      <w:r>
                        <w:t>4</w:t>
                      </w:r>
                      <w:r w:rsidR="00BF57F1">
                        <w:t>0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49128F9" wp14:editId="4FDD8ABC">
                            <wp:extent cx="268605" cy="201295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4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8605" cy="2012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FA89327" wp14:editId="61222465">
            <wp:extent cx="5400000" cy="1689882"/>
            <wp:effectExtent l="0" t="0" r="0" b="0"/>
            <wp:docPr id="102631429" name="Picture 102631429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31429" name="Picture 102631429" descr="Graphical user interface, application&#10;&#10;Description automatically generated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689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FA2" w:rsidRPr="000F6548" w:rsidSect="00224951">
      <w:headerReference w:type="default" r:id="rId45"/>
      <w:footerReference w:type="default" r:id="rId46"/>
      <w:pgSz w:w="11900" w:h="16840"/>
      <w:pgMar w:top="1418" w:right="1134" w:bottom="987" w:left="1134" w:header="244" w:footer="59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DDBE7A" w14:textId="77777777" w:rsidR="00ED0AE7" w:rsidRDefault="00ED0AE7" w:rsidP="00B7780C">
      <w:r>
        <w:separator/>
      </w:r>
    </w:p>
  </w:endnote>
  <w:endnote w:type="continuationSeparator" w:id="0">
    <w:p w14:paraId="0CEE48A8" w14:textId="77777777" w:rsidR="00ED0AE7" w:rsidRDefault="00ED0AE7" w:rsidP="00B77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altName w:val="Arial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(Body CS)">
    <w:altName w:val="Arial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ource Sans Pro">
    <w:altName w:val="Arial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Bradley Hand ITC">
    <w:altName w:val="Calibri"/>
    <w:panose1 w:val="020B0604020202020204"/>
    <w:charset w:val="00"/>
    <w:family w:val="script"/>
    <w:pitch w:val="variable"/>
    <w:sig w:usb0="00000003" w:usb1="00000000" w:usb2="00000000" w:usb3="00000000" w:csb0="00000001" w:csb1="00000000"/>
  </w:font>
  <w:font w:name="Abadi">
    <w:altName w:val="Calibri"/>
    <w:panose1 w:val="020B0502020104020204"/>
    <w:charset w:val="00"/>
    <w:family w:val="swiss"/>
    <w:notTrueType/>
    <w:pitch w:val="variable"/>
    <w:sig w:usb0="A00000AF" w:usb1="4000204A" w:usb2="00000000" w:usb3="00000000" w:csb0="0000009B" w:csb1="00000000"/>
  </w:font>
  <w:font w:name="Abadi Extra Light">
    <w:altName w:val="Calibri"/>
    <w:panose1 w:val="020B0604020202020204"/>
    <w:charset w:val="00"/>
    <w:family w:val="swiss"/>
    <w:pitch w:val="variable"/>
    <w:sig w:usb0="8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14423B" w14:textId="77777777" w:rsidR="00800986" w:rsidRPr="002C6E3B" w:rsidRDefault="00800986" w:rsidP="002C6E3B">
    <w:pPr>
      <w:pStyle w:val="Footer"/>
    </w:pPr>
    <w:r w:rsidRPr="002C6E3B">
      <w:fldChar w:fldCharType="begin"/>
    </w:r>
    <w:r w:rsidRPr="002C6E3B">
      <w:instrText xml:space="preserve"> PAGE </w:instrText>
    </w:r>
    <w:r w:rsidRPr="002C6E3B">
      <w:fldChar w:fldCharType="separate"/>
    </w:r>
    <w:r w:rsidR="0010690D">
      <w:rPr>
        <w:noProof/>
      </w:rPr>
      <w:t>4</w:t>
    </w:r>
    <w:r w:rsidRPr="002C6E3B">
      <w:fldChar w:fldCharType="end"/>
    </w:r>
  </w:p>
  <w:p w14:paraId="143D922D" w14:textId="5EDC2E9C" w:rsidR="00800986" w:rsidRPr="002C6E3B" w:rsidRDefault="00E56211" w:rsidP="00E56211">
    <w:pPr>
      <w:pStyle w:val="Footer"/>
      <w:tabs>
        <w:tab w:val="clear" w:pos="8505"/>
        <w:tab w:val="right" w:pos="9632"/>
      </w:tabs>
    </w:pPr>
    <w:r>
      <w:rPr>
        <w:rStyle w:val="PageNumber"/>
      </w:rPr>
      <w:t xml:space="preserve">Photocopiable </w:t>
    </w:r>
    <w:r w:rsidRPr="00977088">
      <w:rPr>
        <w:rStyle w:val="PageNumber"/>
      </w:rPr>
      <w:t>© Oxford University Press</w:t>
    </w:r>
    <w:r w:rsidRPr="00DA2675">
      <w:rPr>
        <w:rStyle w:val="PageNumber"/>
      </w:rPr>
      <w:tab/>
    </w:r>
    <w:r w:rsidR="007A1A65">
      <w:rPr>
        <w:rStyle w:val="PageNumber"/>
      </w:rPr>
      <w:t>Beehive</w:t>
    </w:r>
    <w:r>
      <w:rPr>
        <w:rStyle w:val="PageNumber"/>
      </w:rPr>
      <w:t xml:space="preserve"> </w:t>
    </w:r>
    <w:r w:rsidR="00A922E5">
      <w:rPr>
        <w:rStyle w:val="PageNumber"/>
      </w:rPr>
      <w:t>2</w:t>
    </w:r>
    <w:r w:rsidRPr="00DA2675">
      <w:rPr>
        <w:rStyle w:val="PageNumber"/>
      </w:rPr>
      <w:t xml:space="preserve"> • </w:t>
    </w:r>
    <w:r>
      <w:rPr>
        <w:rStyle w:val="PageNumber"/>
      </w:rPr>
      <w:t xml:space="preserve">Unit </w:t>
    </w:r>
    <w:r w:rsidR="00E27E10">
      <w:rPr>
        <w:rStyle w:val="PageNumber"/>
      </w:rPr>
      <w:t>6</w:t>
    </w:r>
    <w:r>
      <w:rPr>
        <w:rStyle w:val="PageNumber"/>
      </w:rPr>
      <w:t xml:space="preserve"> test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E370BE5" w14:textId="77777777" w:rsidR="00ED0AE7" w:rsidRDefault="00ED0AE7" w:rsidP="00B7780C">
      <w:r>
        <w:separator/>
      </w:r>
    </w:p>
  </w:footnote>
  <w:footnote w:type="continuationSeparator" w:id="0">
    <w:p w14:paraId="624468E3" w14:textId="77777777" w:rsidR="00ED0AE7" w:rsidRDefault="00ED0AE7" w:rsidP="00B778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914829" w14:textId="77777777" w:rsidR="001B5B02" w:rsidRPr="00224951" w:rsidRDefault="001B5B02" w:rsidP="00224951">
    <w:pPr>
      <w:tabs>
        <w:tab w:val="left" w:pos="5387"/>
      </w:tabs>
      <w:spacing w:before="240"/>
      <w:rPr>
        <w:position w:val="-24"/>
      </w:rPr>
    </w:pPr>
    <w:r>
      <w:rPr>
        <w:noProof/>
        <w:position w:val="48"/>
      </w:rPr>
      <w:drawing>
        <wp:anchor distT="0" distB="0" distL="114300" distR="114300" simplePos="0" relativeHeight="251659264" behindDoc="0" locked="0" layoutInCell="1" allowOverlap="1" wp14:anchorId="35EB35BA" wp14:editId="56D38CBE">
          <wp:simplePos x="0" y="0"/>
          <wp:positionH relativeFrom="column">
            <wp:posOffset>101890</wp:posOffset>
          </wp:positionH>
          <wp:positionV relativeFrom="page">
            <wp:posOffset>73152</wp:posOffset>
          </wp:positionV>
          <wp:extent cx="1066798" cy="711199"/>
          <wp:effectExtent l="0" t="0" r="635" b="63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6798" cy="71119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F4B59">
      <w:rPr>
        <w:position w:val="48"/>
      </w:rPr>
      <w:tab/>
    </w:r>
    <w:r w:rsidRPr="00224951">
      <w:rPr>
        <w:position w:val="-24"/>
      </w:rPr>
      <w:t xml:space="preserve">Name: </w:t>
    </w:r>
    <w:r w:rsidRPr="00224951">
      <w:rPr>
        <w:position w:val="-24"/>
        <w:u w:val="single"/>
      </w:rPr>
      <w:t>                                                                 </w:t>
    </w:r>
  </w:p>
  <w:p w14:paraId="298A339F" w14:textId="77777777" w:rsidR="001B5B02" w:rsidRPr="002C6E3B" w:rsidRDefault="001B5B02" w:rsidP="001B5B02"/>
  <w:p w14:paraId="658B24E0" w14:textId="77777777" w:rsidR="000342C6" w:rsidRPr="002C6E3B" w:rsidRDefault="000342C6" w:rsidP="002C6E3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9A288B6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3148024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C0115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2401F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E6C932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D16BA7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2ACE885E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F904B50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A14CF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DFC68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4A4F78F9"/>
    <w:multiLevelType w:val="hybridMultilevel"/>
    <w:tmpl w:val="F58C7E86"/>
    <w:lvl w:ilvl="0" w:tplc="701C6244">
      <w:start w:val="1"/>
      <w:numFmt w:val="bullet"/>
      <w:pStyle w:val="advert-generic--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813AB4"/>
    <w:multiLevelType w:val="hybridMultilevel"/>
    <w:tmpl w:val="B986C7C0"/>
    <w:lvl w:ilvl="0" w:tplc="B8145602">
      <w:start w:val="1"/>
      <w:numFmt w:val="bullet"/>
      <w:pStyle w:val="activity-bulleted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cs="Wingdings" w:hint="default"/>
      </w:rPr>
    </w:lvl>
  </w:abstractNum>
  <w:num w:numId="1">
    <w:abstractNumId w:val="11"/>
  </w:num>
  <w:num w:numId="2">
    <w:abstractNumId w:val="10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8"/>
  </w:num>
  <w:num w:numId="8">
    <w:abstractNumId w:val="4"/>
  </w:num>
  <w:num w:numId="9">
    <w:abstractNumId w:val="5"/>
  </w:num>
  <w:num w:numId="10">
    <w:abstractNumId w:val="6"/>
  </w:num>
  <w:num w:numId="11">
    <w:abstractNumId w:val="7"/>
  </w:num>
  <w:num w:numId="12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fullPage" w:percent="139"/>
  <w:proofState w:spelling="clean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formatting="1" w:enforcement="0"/>
  <w:defaultTabStop w:val="284"/>
  <w:drawingGridHorizontalSpacing w:val="284"/>
  <w:drawingGridVerticalSpacing w:val="284"/>
  <w:doNotUseMarginsForDrawingGridOrigin/>
  <w:drawingGridHorizontalOrigin w:val="1134"/>
  <w:drawingGridVerticalOrigin w:val="1134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71DD"/>
    <w:rsid w:val="00000FC1"/>
    <w:rsid w:val="000064B1"/>
    <w:rsid w:val="0000718C"/>
    <w:rsid w:val="0000769B"/>
    <w:rsid w:val="00007ADB"/>
    <w:rsid w:val="00010574"/>
    <w:rsid w:val="00010F6D"/>
    <w:rsid w:val="000115E0"/>
    <w:rsid w:val="00013650"/>
    <w:rsid w:val="0001375E"/>
    <w:rsid w:val="00015C6F"/>
    <w:rsid w:val="000163F4"/>
    <w:rsid w:val="00016559"/>
    <w:rsid w:val="0002272A"/>
    <w:rsid w:val="00025598"/>
    <w:rsid w:val="00026399"/>
    <w:rsid w:val="00026E83"/>
    <w:rsid w:val="00030019"/>
    <w:rsid w:val="00030C1E"/>
    <w:rsid w:val="000313AB"/>
    <w:rsid w:val="00033974"/>
    <w:rsid w:val="00033C99"/>
    <w:rsid w:val="000342C6"/>
    <w:rsid w:val="00034949"/>
    <w:rsid w:val="00035E65"/>
    <w:rsid w:val="00036271"/>
    <w:rsid w:val="0003773C"/>
    <w:rsid w:val="000425B1"/>
    <w:rsid w:val="00042842"/>
    <w:rsid w:val="000432EC"/>
    <w:rsid w:val="00052196"/>
    <w:rsid w:val="0005545F"/>
    <w:rsid w:val="00056F6D"/>
    <w:rsid w:val="00057839"/>
    <w:rsid w:val="00062DDF"/>
    <w:rsid w:val="00063C97"/>
    <w:rsid w:val="0006545C"/>
    <w:rsid w:val="00073EA3"/>
    <w:rsid w:val="00074250"/>
    <w:rsid w:val="000745F2"/>
    <w:rsid w:val="00074D5E"/>
    <w:rsid w:val="00075CD7"/>
    <w:rsid w:val="00076194"/>
    <w:rsid w:val="0007790C"/>
    <w:rsid w:val="00080442"/>
    <w:rsid w:val="0008087B"/>
    <w:rsid w:val="00080A78"/>
    <w:rsid w:val="0008266E"/>
    <w:rsid w:val="00083976"/>
    <w:rsid w:val="00083A02"/>
    <w:rsid w:val="00083AF8"/>
    <w:rsid w:val="00084F57"/>
    <w:rsid w:val="00086513"/>
    <w:rsid w:val="00086F1C"/>
    <w:rsid w:val="00091192"/>
    <w:rsid w:val="0009148E"/>
    <w:rsid w:val="000917A3"/>
    <w:rsid w:val="00091A69"/>
    <w:rsid w:val="00092A83"/>
    <w:rsid w:val="00092E0B"/>
    <w:rsid w:val="00093D5F"/>
    <w:rsid w:val="000975C6"/>
    <w:rsid w:val="000A1674"/>
    <w:rsid w:val="000A2455"/>
    <w:rsid w:val="000A4427"/>
    <w:rsid w:val="000A5ED6"/>
    <w:rsid w:val="000A78C9"/>
    <w:rsid w:val="000B04C0"/>
    <w:rsid w:val="000B11EA"/>
    <w:rsid w:val="000B38C8"/>
    <w:rsid w:val="000B6808"/>
    <w:rsid w:val="000B79AF"/>
    <w:rsid w:val="000C0648"/>
    <w:rsid w:val="000C0819"/>
    <w:rsid w:val="000C27C5"/>
    <w:rsid w:val="000C4113"/>
    <w:rsid w:val="000C46AD"/>
    <w:rsid w:val="000C58DF"/>
    <w:rsid w:val="000C68A2"/>
    <w:rsid w:val="000C703B"/>
    <w:rsid w:val="000D17BD"/>
    <w:rsid w:val="000D2FAD"/>
    <w:rsid w:val="000D5F16"/>
    <w:rsid w:val="000D61D6"/>
    <w:rsid w:val="000D7466"/>
    <w:rsid w:val="000D759C"/>
    <w:rsid w:val="000E19D2"/>
    <w:rsid w:val="000F0C06"/>
    <w:rsid w:val="000F101A"/>
    <w:rsid w:val="000F3301"/>
    <w:rsid w:val="000F3BB7"/>
    <w:rsid w:val="000F6548"/>
    <w:rsid w:val="00100CC9"/>
    <w:rsid w:val="00101807"/>
    <w:rsid w:val="00101B55"/>
    <w:rsid w:val="00104B92"/>
    <w:rsid w:val="0010662D"/>
    <w:rsid w:val="0010690D"/>
    <w:rsid w:val="0011251B"/>
    <w:rsid w:val="00114ED7"/>
    <w:rsid w:val="0011599B"/>
    <w:rsid w:val="00115A56"/>
    <w:rsid w:val="001168DF"/>
    <w:rsid w:val="00117BF5"/>
    <w:rsid w:val="00120F50"/>
    <w:rsid w:val="001213FC"/>
    <w:rsid w:val="00121C9C"/>
    <w:rsid w:val="001269C0"/>
    <w:rsid w:val="00130A46"/>
    <w:rsid w:val="0013101C"/>
    <w:rsid w:val="001319F4"/>
    <w:rsid w:val="0013339F"/>
    <w:rsid w:val="0013346E"/>
    <w:rsid w:val="00133B42"/>
    <w:rsid w:val="00135392"/>
    <w:rsid w:val="00136294"/>
    <w:rsid w:val="0013762A"/>
    <w:rsid w:val="001412FE"/>
    <w:rsid w:val="00141B75"/>
    <w:rsid w:val="00141F22"/>
    <w:rsid w:val="00142C7A"/>
    <w:rsid w:val="00151C39"/>
    <w:rsid w:val="00152E78"/>
    <w:rsid w:val="00153538"/>
    <w:rsid w:val="00154839"/>
    <w:rsid w:val="00155AC5"/>
    <w:rsid w:val="0015727E"/>
    <w:rsid w:val="00157442"/>
    <w:rsid w:val="00157D55"/>
    <w:rsid w:val="00160AAD"/>
    <w:rsid w:val="00160FFE"/>
    <w:rsid w:val="00161BA3"/>
    <w:rsid w:val="001628E5"/>
    <w:rsid w:val="001629E3"/>
    <w:rsid w:val="00163023"/>
    <w:rsid w:val="00163ED7"/>
    <w:rsid w:val="0016425F"/>
    <w:rsid w:val="00164650"/>
    <w:rsid w:val="001669D2"/>
    <w:rsid w:val="00167601"/>
    <w:rsid w:val="00170375"/>
    <w:rsid w:val="00170E2A"/>
    <w:rsid w:val="00172F94"/>
    <w:rsid w:val="001730B8"/>
    <w:rsid w:val="001736D4"/>
    <w:rsid w:val="0017568E"/>
    <w:rsid w:val="001763A7"/>
    <w:rsid w:val="00176D33"/>
    <w:rsid w:val="0017744A"/>
    <w:rsid w:val="00180D92"/>
    <w:rsid w:val="001825FD"/>
    <w:rsid w:val="00184AEC"/>
    <w:rsid w:val="001868C3"/>
    <w:rsid w:val="00190E2A"/>
    <w:rsid w:val="00192804"/>
    <w:rsid w:val="00194765"/>
    <w:rsid w:val="00195AD7"/>
    <w:rsid w:val="001A1161"/>
    <w:rsid w:val="001A145B"/>
    <w:rsid w:val="001A37EA"/>
    <w:rsid w:val="001A43FF"/>
    <w:rsid w:val="001A4458"/>
    <w:rsid w:val="001A5888"/>
    <w:rsid w:val="001A6C5A"/>
    <w:rsid w:val="001A6DA4"/>
    <w:rsid w:val="001A6E3A"/>
    <w:rsid w:val="001A72AD"/>
    <w:rsid w:val="001A7A39"/>
    <w:rsid w:val="001A7FC3"/>
    <w:rsid w:val="001B0B7C"/>
    <w:rsid w:val="001B4283"/>
    <w:rsid w:val="001B4391"/>
    <w:rsid w:val="001B5B02"/>
    <w:rsid w:val="001B780B"/>
    <w:rsid w:val="001B7816"/>
    <w:rsid w:val="001C20D3"/>
    <w:rsid w:val="001C604E"/>
    <w:rsid w:val="001D07C3"/>
    <w:rsid w:val="001D3185"/>
    <w:rsid w:val="001D3D30"/>
    <w:rsid w:val="001D4337"/>
    <w:rsid w:val="001D4CEA"/>
    <w:rsid w:val="001D4DD8"/>
    <w:rsid w:val="001D561F"/>
    <w:rsid w:val="001D5D1F"/>
    <w:rsid w:val="001D5E7B"/>
    <w:rsid w:val="001D63D0"/>
    <w:rsid w:val="001D6964"/>
    <w:rsid w:val="001D7ABC"/>
    <w:rsid w:val="001E2CAF"/>
    <w:rsid w:val="001E41F9"/>
    <w:rsid w:val="001E512C"/>
    <w:rsid w:val="001E5C42"/>
    <w:rsid w:val="001E6DE5"/>
    <w:rsid w:val="001F1774"/>
    <w:rsid w:val="001F4B2B"/>
    <w:rsid w:val="001F6D4B"/>
    <w:rsid w:val="001F73E7"/>
    <w:rsid w:val="00200546"/>
    <w:rsid w:val="00200B80"/>
    <w:rsid w:val="00201010"/>
    <w:rsid w:val="002017C3"/>
    <w:rsid w:val="002055D9"/>
    <w:rsid w:val="002071D5"/>
    <w:rsid w:val="0021023C"/>
    <w:rsid w:val="00211864"/>
    <w:rsid w:val="002127FE"/>
    <w:rsid w:val="00212A01"/>
    <w:rsid w:val="00214FB2"/>
    <w:rsid w:val="00215FE4"/>
    <w:rsid w:val="0021648E"/>
    <w:rsid w:val="002171C9"/>
    <w:rsid w:val="00217C06"/>
    <w:rsid w:val="00224488"/>
    <w:rsid w:val="00224951"/>
    <w:rsid w:val="002252FB"/>
    <w:rsid w:val="00226333"/>
    <w:rsid w:val="00226460"/>
    <w:rsid w:val="00231BCB"/>
    <w:rsid w:val="00231FDF"/>
    <w:rsid w:val="00232F43"/>
    <w:rsid w:val="00233553"/>
    <w:rsid w:val="00235319"/>
    <w:rsid w:val="0023630C"/>
    <w:rsid w:val="00240C89"/>
    <w:rsid w:val="00240DD6"/>
    <w:rsid w:val="00243062"/>
    <w:rsid w:val="002434E1"/>
    <w:rsid w:val="0024455B"/>
    <w:rsid w:val="00246F64"/>
    <w:rsid w:val="00247D46"/>
    <w:rsid w:val="002531A7"/>
    <w:rsid w:val="00257BB8"/>
    <w:rsid w:val="002608CD"/>
    <w:rsid w:val="002610A9"/>
    <w:rsid w:val="00264C7A"/>
    <w:rsid w:val="00264CFF"/>
    <w:rsid w:val="0026533A"/>
    <w:rsid w:val="00265902"/>
    <w:rsid w:val="002661A9"/>
    <w:rsid w:val="00270A88"/>
    <w:rsid w:val="00271C23"/>
    <w:rsid w:val="00271CAC"/>
    <w:rsid w:val="0027327B"/>
    <w:rsid w:val="00273AE4"/>
    <w:rsid w:val="002743DD"/>
    <w:rsid w:val="0027494A"/>
    <w:rsid w:val="00275B3B"/>
    <w:rsid w:val="002801C8"/>
    <w:rsid w:val="00281D98"/>
    <w:rsid w:val="00283A37"/>
    <w:rsid w:val="00283BC1"/>
    <w:rsid w:val="00286457"/>
    <w:rsid w:val="00287E7F"/>
    <w:rsid w:val="00291D5B"/>
    <w:rsid w:val="00291E32"/>
    <w:rsid w:val="002928F1"/>
    <w:rsid w:val="00293D57"/>
    <w:rsid w:val="002953A8"/>
    <w:rsid w:val="00295F11"/>
    <w:rsid w:val="002A1C7D"/>
    <w:rsid w:val="002A2C75"/>
    <w:rsid w:val="002B1A33"/>
    <w:rsid w:val="002B1DD3"/>
    <w:rsid w:val="002B2F37"/>
    <w:rsid w:val="002B46CF"/>
    <w:rsid w:val="002C0308"/>
    <w:rsid w:val="002C208E"/>
    <w:rsid w:val="002C32E4"/>
    <w:rsid w:val="002C4F7C"/>
    <w:rsid w:val="002C57A7"/>
    <w:rsid w:val="002C6625"/>
    <w:rsid w:val="002C6886"/>
    <w:rsid w:val="002C6E3B"/>
    <w:rsid w:val="002D122C"/>
    <w:rsid w:val="002D179A"/>
    <w:rsid w:val="002D236F"/>
    <w:rsid w:val="002D2E6B"/>
    <w:rsid w:val="002D472D"/>
    <w:rsid w:val="002D57C7"/>
    <w:rsid w:val="002D5B6F"/>
    <w:rsid w:val="002D7B55"/>
    <w:rsid w:val="002E0242"/>
    <w:rsid w:val="002E0F63"/>
    <w:rsid w:val="002E1E75"/>
    <w:rsid w:val="002E1E85"/>
    <w:rsid w:val="002E597C"/>
    <w:rsid w:val="002F066F"/>
    <w:rsid w:val="002F081D"/>
    <w:rsid w:val="002F0C56"/>
    <w:rsid w:val="002F2105"/>
    <w:rsid w:val="002F2330"/>
    <w:rsid w:val="002F2AA2"/>
    <w:rsid w:val="002F3A7B"/>
    <w:rsid w:val="002F3FD5"/>
    <w:rsid w:val="002F4FA3"/>
    <w:rsid w:val="002F7C6F"/>
    <w:rsid w:val="002F7E0F"/>
    <w:rsid w:val="002F7E97"/>
    <w:rsid w:val="00304858"/>
    <w:rsid w:val="0030513B"/>
    <w:rsid w:val="003052A0"/>
    <w:rsid w:val="003061DD"/>
    <w:rsid w:val="003068A0"/>
    <w:rsid w:val="003125E7"/>
    <w:rsid w:val="00313DE8"/>
    <w:rsid w:val="003143F7"/>
    <w:rsid w:val="0031512B"/>
    <w:rsid w:val="00315B7C"/>
    <w:rsid w:val="003168A7"/>
    <w:rsid w:val="00317A25"/>
    <w:rsid w:val="003242EA"/>
    <w:rsid w:val="003245FB"/>
    <w:rsid w:val="00325663"/>
    <w:rsid w:val="00325B00"/>
    <w:rsid w:val="003270BC"/>
    <w:rsid w:val="00327BD8"/>
    <w:rsid w:val="003310ED"/>
    <w:rsid w:val="003316A4"/>
    <w:rsid w:val="003318DF"/>
    <w:rsid w:val="00332CC4"/>
    <w:rsid w:val="003379BD"/>
    <w:rsid w:val="0034001F"/>
    <w:rsid w:val="00341023"/>
    <w:rsid w:val="00344305"/>
    <w:rsid w:val="0034484D"/>
    <w:rsid w:val="00347FCB"/>
    <w:rsid w:val="00355843"/>
    <w:rsid w:val="00355D2E"/>
    <w:rsid w:val="00355FFD"/>
    <w:rsid w:val="0036151A"/>
    <w:rsid w:val="003626E8"/>
    <w:rsid w:val="00363A1F"/>
    <w:rsid w:val="00365353"/>
    <w:rsid w:val="00365A35"/>
    <w:rsid w:val="00366B03"/>
    <w:rsid w:val="00367D7F"/>
    <w:rsid w:val="003718B1"/>
    <w:rsid w:val="003726DE"/>
    <w:rsid w:val="003729CA"/>
    <w:rsid w:val="00373ACE"/>
    <w:rsid w:val="003740B4"/>
    <w:rsid w:val="00374A11"/>
    <w:rsid w:val="00375B48"/>
    <w:rsid w:val="00376A48"/>
    <w:rsid w:val="00380386"/>
    <w:rsid w:val="003823E2"/>
    <w:rsid w:val="00384847"/>
    <w:rsid w:val="00386980"/>
    <w:rsid w:val="00387209"/>
    <w:rsid w:val="003875BE"/>
    <w:rsid w:val="00390C08"/>
    <w:rsid w:val="00391C7A"/>
    <w:rsid w:val="0039688A"/>
    <w:rsid w:val="00397A7E"/>
    <w:rsid w:val="003A4CC1"/>
    <w:rsid w:val="003A4F79"/>
    <w:rsid w:val="003A5AA5"/>
    <w:rsid w:val="003B2C55"/>
    <w:rsid w:val="003B3425"/>
    <w:rsid w:val="003B570B"/>
    <w:rsid w:val="003B5FB5"/>
    <w:rsid w:val="003B616E"/>
    <w:rsid w:val="003B6C9B"/>
    <w:rsid w:val="003C0F99"/>
    <w:rsid w:val="003C1A24"/>
    <w:rsid w:val="003C1CB9"/>
    <w:rsid w:val="003C242D"/>
    <w:rsid w:val="003C4C25"/>
    <w:rsid w:val="003C5924"/>
    <w:rsid w:val="003D0A4D"/>
    <w:rsid w:val="003D1D73"/>
    <w:rsid w:val="003D34A0"/>
    <w:rsid w:val="003D38E8"/>
    <w:rsid w:val="003D3D43"/>
    <w:rsid w:val="003E3A35"/>
    <w:rsid w:val="003E57EB"/>
    <w:rsid w:val="003F2217"/>
    <w:rsid w:val="003F746F"/>
    <w:rsid w:val="00400AAF"/>
    <w:rsid w:val="00401152"/>
    <w:rsid w:val="00402051"/>
    <w:rsid w:val="00402F14"/>
    <w:rsid w:val="00403A43"/>
    <w:rsid w:val="00405115"/>
    <w:rsid w:val="004052C5"/>
    <w:rsid w:val="00406CD6"/>
    <w:rsid w:val="00411C7B"/>
    <w:rsid w:val="00413B50"/>
    <w:rsid w:val="00413E5A"/>
    <w:rsid w:val="004144D3"/>
    <w:rsid w:val="004150B4"/>
    <w:rsid w:val="004209A2"/>
    <w:rsid w:val="00422E0E"/>
    <w:rsid w:val="00427D2B"/>
    <w:rsid w:val="00430209"/>
    <w:rsid w:val="0043217C"/>
    <w:rsid w:val="004333FD"/>
    <w:rsid w:val="004340DA"/>
    <w:rsid w:val="004363EB"/>
    <w:rsid w:val="0044081C"/>
    <w:rsid w:val="0044208B"/>
    <w:rsid w:val="00445AB5"/>
    <w:rsid w:val="0045191F"/>
    <w:rsid w:val="00453C6B"/>
    <w:rsid w:val="00453F38"/>
    <w:rsid w:val="0045788E"/>
    <w:rsid w:val="0045796A"/>
    <w:rsid w:val="004616F2"/>
    <w:rsid w:val="00461725"/>
    <w:rsid w:val="00462563"/>
    <w:rsid w:val="00463CF6"/>
    <w:rsid w:val="004647C3"/>
    <w:rsid w:val="0046538E"/>
    <w:rsid w:val="00467F0E"/>
    <w:rsid w:val="004720D4"/>
    <w:rsid w:val="00472666"/>
    <w:rsid w:val="004727DA"/>
    <w:rsid w:val="0047404D"/>
    <w:rsid w:val="00474670"/>
    <w:rsid w:val="00474CED"/>
    <w:rsid w:val="0047679A"/>
    <w:rsid w:val="00481E0B"/>
    <w:rsid w:val="00482737"/>
    <w:rsid w:val="00482ACC"/>
    <w:rsid w:val="00485154"/>
    <w:rsid w:val="00485BB1"/>
    <w:rsid w:val="0048725C"/>
    <w:rsid w:val="00487408"/>
    <w:rsid w:val="00490051"/>
    <w:rsid w:val="0049123C"/>
    <w:rsid w:val="004928B9"/>
    <w:rsid w:val="00493051"/>
    <w:rsid w:val="004930AF"/>
    <w:rsid w:val="004976BC"/>
    <w:rsid w:val="00497767"/>
    <w:rsid w:val="00497996"/>
    <w:rsid w:val="004A286A"/>
    <w:rsid w:val="004A29DE"/>
    <w:rsid w:val="004A4C67"/>
    <w:rsid w:val="004A58E7"/>
    <w:rsid w:val="004A5B2C"/>
    <w:rsid w:val="004A5BF1"/>
    <w:rsid w:val="004A7CE0"/>
    <w:rsid w:val="004B023C"/>
    <w:rsid w:val="004B12CF"/>
    <w:rsid w:val="004B1C68"/>
    <w:rsid w:val="004B6819"/>
    <w:rsid w:val="004B71DD"/>
    <w:rsid w:val="004B7239"/>
    <w:rsid w:val="004C054E"/>
    <w:rsid w:val="004C0E74"/>
    <w:rsid w:val="004C1241"/>
    <w:rsid w:val="004C42DD"/>
    <w:rsid w:val="004C5E29"/>
    <w:rsid w:val="004C6671"/>
    <w:rsid w:val="004C6AE8"/>
    <w:rsid w:val="004C7C36"/>
    <w:rsid w:val="004C7FFE"/>
    <w:rsid w:val="004D02F0"/>
    <w:rsid w:val="004D157F"/>
    <w:rsid w:val="004D1C43"/>
    <w:rsid w:val="004D23D7"/>
    <w:rsid w:val="004D4989"/>
    <w:rsid w:val="004D5F30"/>
    <w:rsid w:val="004D6400"/>
    <w:rsid w:val="004D7694"/>
    <w:rsid w:val="004E3F86"/>
    <w:rsid w:val="004E428F"/>
    <w:rsid w:val="004E5785"/>
    <w:rsid w:val="004F18A5"/>
    <w:rsid w:val="004F2B13"/>
    <w:rsid w:val="004F3ADE"/>
    <w:rsid w:val="004F5A99"/>
    <w:rsid w:val="004F6B15"/>
    <w:rsid w:val="004F6CA5"/>
    <w:rsid w:val="00501F28"/>
    <w:rsid w:val="00503E30"/>
    <w:rsid w:val="0050562B"/>
    <w:rsid w:val="00507BA4"/>
    <w:rsid w:val="00510689"/>
    <w:rsid w:val="005131F7"/>
    <w:rsid w:val="00513708"/>
    <w:rsid w:val="005142C9"/>
    <w:rsid w:val="00515670"/>
    <w:rsid w:val="005168E8"/>
    <w:rsid w:val="00523B49"/>
    <w:rsid w:val="00526D36"/>
    <w:rsid w:val="005345D1"/>
    <w:rsid w:val="00534BB1"/>
    <w:rsid w:val="0053534C"/>
    <w:rsid w:val="005356D6"/>
    <w:rsid w:val="00536CCD"/>
    <w:rsid w:val="00537811"/>
    <w:rsid w:val="0054159F"/>
    <w:rsid w:val="005423FB"/>
    <w:rsid w:val="00542777"/>
    <w:rsid w:val="005439AE"/>
    <w:rsid w:val="005472F3"/>
    <w:rsid w:val="005502A8"/>
    <w:rsid w:val="005503B8"/>
    <w:rsid w:val="00553B54"/>
    <w:rsid w:val="00554D03"/>
    <w:rsid w:val="0055793B"/>
    <w:rsid w:val="00562029"/>
    <w:rsid w:val="005625AC"/>
    <w:rsid w:val="005626C1"/>
    <w:rsid w:val="005631D3"/>
    <w:rsid w:val="0056397B"/>
    <w:rsid w:val="00566A22"/>
    <w:rsid w:val="00566E2D"/>
    <w:rsid w:val="00571638"/>
    <w:rsid w:val="005716EC"/>
    <w:rsid w:val="00572595"/>
    <w:rsid w:val="0057341D"/>
    <w:rsid w:val="0057351E"/>
    <w:rsid w:val="0057373E"/>
    <w:rsid w:val="00573E77"/>
    <w:rsid w:val="0057489D"/>
    <w:rsid w:val="00574D05"/>
    <w:rsid w:val="00574EB8"/>
    <w:rsid w:val="00575DE0"/>
    <w:rsid w:val="0058106E"/>
    <w:rsid w:val="00581E61"/>
    <w:rsid w:val="00585244"/>
    <w:rsid w:val="00587083"/>
    <w:rsid w:val="00590CD9"/>
    <w:rsid w:val="00590D10"/>
    <w:rsid w:val="00590ECE"/>
    <w:rsid w:val="005927C0"/>
    <w:rsid w:val="00594737"/>
    <w:rsid w:val="005956EE"/>
    <w:rsid w:val="005960F6"/>
    <w:rsid w:val="005A05EF"/>
    <w:rsid w:val="005A2DF3"/>
    <w:rsid w:val="005A3184"/>
    <w:rsid w:val="005A3340"/>
    <w:rsid w:val="005A4947"/>
    <w:rsid w:val="005A4B65"/>
    <w:rsid w:val="005A5190"/>
    <w:rsid w:val="005A5CC9"/>
    <w:rsid w:val="005B2093"/>
    <w:rsid w:val="005B3D4D"/>
    <w:rsid w:val="005B589C"/>
    <w:rsid w:val="005B77F4"/>
    <w:rsid w:val="005C435D"/>
    <w:rsid w:val="005C441D"/>
    <w:rsid w:val="005C470F"/>
    <w:rsid w:val="005C6013"/>
    <w:rsid w:val="005C616F"/>
    <w:rsid w:val="005C6B6F"/>
    <w:rsid w:val="005C7436"/>
    <w:rsid w:val="005D13FB"/>
    <w:rsid w:val="005D214B"/>
    <w:rsid w:val="005D2A50"/>
    <w:rsid w:val="005D5829"/>
    <w:rsid w:val="005D63F0"/>
    <w:rsid w:val="005E0241"/>
    <w:rsid w:val="005E041F"/>
    <w:rsid w:val="005E46A8"/>
    <w:rsid w:val="005E54EE"/>
    <w:rsid w:val="005E5EA2"/>
    <w:rsid w:val="005F0298"/>
    <w:rsid w:val="005F3FD4"/>
    <w:rsid w:val="0060001C"/>
    <w:rsid w:val="00601C4B"/>
    <w:rsid w:val="00604771"/>
    <w:rsid w:val="006055A1"/>
    <w:rsid w:val="00606D31"/>
    <w:rsid w:val="00606E47"/>
    <w:rsid w:val="00612F39"/>
    <w:rsid w:val="006147C2"/>
    <w:rsid w:val="006171B9"/>
    <w:rsid w:val="0061794A"/>
    <w:rsid w:val="00621780"/>
    <w:rsid w:val="00621A41"/>
    <w:rsid w:val="00623C5A"/>
    <w:rsid w:val="00625CA4"/>
    <w:rsid w:val="00627060"/>
    <w:rsid w:val="00627379"/>
    <w:rsid w:val="00632729"/>
    <w:rsid w:val="0063371E"/>
    <w:rsid w:val="00634FA8"/>
    <w:rsid w:val="00636761"/>
    <w:rsid w:val="00637C91"/>
    <w:rsid w:val="006410EE"/>
    <w:rsid w:val="00641929"/>
    <w:rsid w:val="00641B88"/>
    <w:rsid w:val="00642B8D"/>
    <w:rsid w:val="006445E8"/>
    <w:rsid w:val="006464E3"/>
    <w:rsid w:val="00646952"/>
    <w:rsid w:val="00647890"/>
    <w:rsid w:val="00652C82"/>
    <w:rsid w:val="00652D4E"/>
    <w:rsid w:val="00654014"/>
    <w:rsid w:val="0065670B"/>
    <w:rsid w:val="00660810"/>
    <w:rsid w:val="00662176"/>
    <w:rsid w:val="00664C86"/>
    <w:rsid w:val="00665CD5"/>
    <w:rsid w:val="006661DF"/>
    <w:rsid w:val="0066668A"/>
    <w:rsid w:val="006669E9"/>
    <w:rsid w:val="00667152"/>
    <w:rsid w:val="0067044A"/>
    <w:rsid w:val="006737A2"/>
    <w:rsid w:val="00675707"/>
    <w:rsid w:val="00677A66"/>
    <w:rsid w:val="006838D8"/>
    <w:rsid w:val="00685431"/>
    <w:rsid w:val="006863EB"/>
    <w:rsid w:val="00687A65"/>
    <w:rsid w:val="00690090"/>
    <w:rsid w:val="006914B1"/>
    <w:rsid w:val="00691649"/>
    <w:rsid w:val="0069472B"/>
    <w:rsid w:val="006951C1"/>
    <w:rsid w:val="006967CC"/>
    <w:rsid w:val="00696A20"/>
    <w:rsid w:val="006A008D"/>
    <w:rsid w:val="006A3FCA"/>
    <w:rsid w:val="006A5AF6"/>
    <w:rsid w:val="006A6B18"/>
    <w:rsid w:val="006A7731"/>
    <w:rsid w:val="006B20A6"/>
    <w:rsid w:val="006B35D6"/>
    <w:rsid w:val="006B4C3C"/>
    <w:rsid w:val="006C1548"/>
    <w:rsid w:val="006C1A2C"/>
    <w:rsid w:val="006C2333"/>
    <w:rsid w:val="006C3AC2"/>
    <w:rsid w:val="006D0EB7"/>
    <w:rsid w:val="006D1E21"/>
    <w:rsid w:val="006D23F6"/>
    <w:rsid w:val="006D4204"/>
    <w:rsid w:val="006D4C47"/>
    <w:rsid w:val="006E2E03"/>
    <w:rsid w:val="006E3A05"/>
    <w:rsid w:val="006E4BA9"/>
    <w:rsid w:val="006E5040"/>
    <w:rsid w:val="006E5494"/>
    <w:rsid w:val="006E698B"/>
    <w:rsid w:val="006E7BDF"/>
    <w:rsid w:val="006F0BCF"/>
    <w:rsid w:val="006F120A"/>
    <w:rsid w:val="006F38F5"/>
    <w:rsid w:val="006F5406"/>
    <w:rsid w:val="006F5A06"/>
    <w:rsid w:val="006F6A75"/>
    <w:rsid w:val="006F705F"/>
    <w:rsid w:val="006F72FF"/>
    <w:rsid w:val="00700AA5"/>
    <w:rsid w:val="00701451"/>
    <w:rsid w:val="007031D0"/>
    <w:rsid w:val="00706DF0"/>
    <w:rsid w:val="00707033"/>
    <w:rsid w:val="00710E34"/>
    <w:rsid w:val="0071140E"/>
    <w:rsid w:val="007134B3"/>
    <w:rsid w:val="00713F8E"/>
    <w:rsid w:val="007148F0"/>
    <w:rsid w:val="0071591D"/>
    <w:rsid w:val="00717D9D"/>
    <w:rsid w:val="00722F40"/>
    <w:rsid w:val="007236A3"/>
    <w:rsid w:val="00724154"/>
    <w:rsid w:val="00724C5D"/>
    <w:rsid w:val="007258A0"/>
    <w:rsid w:val="00727023"/>
    <w:rsid w:val="00727267"/>
    <w:rsid w:val="00727C23"/>
    <w:rsid w:val="00733595"/>
    <w:rsid w:val="007341D4"/>
    <w:rsid w:val="00734249"/>
    <w:rsid w:val="0073470B"/>
    <w:rsid w:val="00740282"/>
    <w:rsid w:val="00740519"/>
    <w:rsid w:val="00742170"/>
    <w:rsid w:val="007449CE"/>
    <w:rsid w:val="00744FC9"/>
    <w:rsid w:val="00751973"/>
    <w:rsid w:val="00751FBA"/>
    <w:rsid w:val="007522D6"/>
    <w:rsid w:val="007531D2"/>
    <w:rsid w:val="007546E3"/>
    <w:rsid w:val="007547BA"/>
    <w:rsid w:val="007549D2"/>
    <w:rsid w:val="007565CA"/>
    <w:rsid w:val="0075777E"/>
    <w:rsid w:val="00761A30"/>
    <w:rsid w:val="00761C24"/>
    <w:rsid w:val="007641D0"/>
    <w:rsid w:val="0076542B"/>
    <w:rsid w:val="007665F0"/>
    <w:rsid w:val="00766985"/>
    <w:rsid w:val="00766AB4"/>
    <w:rsid w:val="00767D4C"/>
    <w:rsid w:val="00771712"/>
    <w:rsid w:val="007744C2"/>
    <w:rsid w:val="00776619"/>
    <w:rsid w:val="00776783"/>
    <w:rsid w:val="00777863"/>
    <w:rsid w:val="00780473"/>
    <w:rsid w:val="007819B5"/>
    <w:rsid w:val="00782DC8"/>
    <w:rsid w:val="00784BF5"/>
    <w:rsid w:val="00785CEA"/>
    <w:rsid w:val="007861D3"/>
    <w:rsid w:val="00790489"/>
    <w:rsid w:val="00790D62"/>
    <w:rsid w:val="00790F54"/>
    <w:rsid w:val="0079178B"/>
    <w:rsid w:val="00791F10"/>
    <w:rsid w:val="0079543B"/>
    <w:rsid w:val="007954DF"/>
    <w:rsid w:val="007961C4"/>
    <w:rsid w:val="007A0B53"/>
    <w:rsid w:val="007A0BEC"/>
    <w:rsid w:val="007A1A65"/>
    <w:rsid w:val="007A409A"/>
    <w:rsid w:val="007B2ACF"/>
    <w:rsid w:val="007B7507"/>
    <w:rsid w:val="007B7626"/>
    <w:rsid w:val="007C01E1"/>
    <w:rsid w:val="007C10A5"/>
    <w:rsid w:val="007C213E"/>
    <w:rsid w:val="007C2491"/>
    <w:rsid w:val="007C2D54"/>
    <w:rsid w:val="007C4DEE"/>
    <w:rsid w:val="007D0B37"/>
    <w:rsid w:val="007D2501"/>
    <w:rsid w:val="007D3B8A"/>
    <w:rsid w:val="007D3B9A"/>
    <w:rsid w:val="007D69B5"/>
    <w:rsid w:val="007D6A46"/>
    <w:rsid w:val="007E228A"/>
    <w:rsid w:val="007E54F6"/>
    <w:rsid w:val="007E6954"/>
    <w:rsid w:val="007F1B72"/>
    <w:rsid w:val="007F216C"/>
    <w:rsid w:val="007F2314"/>
    <w:rsid w:val="007F283B"/>
    <w:rsid w:val="007F322D"/>
    <w:rsid w:val="007F521E"/>
    <w:rsid w:val="007F77DE"/>
    <w:rsid w:val="0080093A"/>
    <w:rsid w:val="00800986"/>
    <w:rsid w:val="0080149F"/>
    <w:rsid w:val="008022FC"/>
    <w:rsid w:val="00804B20"/>
    <w:rsid w:val="008058B6"/>
    <w:rsid w:val="00812E19"/>
    <w:rsid w:val="008132FD"/>
    <w:rsid w:val="00821520"/>
    <w:rsid w:val="008226BB"/>
    <w:rsid w:val="00822FB5"/>
    <w:rsid w:val="00825729"/>
    <w:rsid w:val="00825B91"/>
    <w:rsid w:val="0082623A"/>
    <w:rsid w:val="008268EA"/>
    <w:rsid w:val="00826AED"/>
    <w:rsid w:val="00827E6D"/>
    <w:rsid w:val="0083181C"/>
    <w:rsid w:val="008326D2"/>
    <w:rsid w:val="00833FC1"/>
    <w:rsid w:val="008340C7"/>
    <w:rsid w:val="008348EB"/>
    <w:rsid w:val="00835075"/>
    <w:rsid w:val="00837081"/>
    <w:rsid w:val="00840961"/>
    <w:rsid w:val="0084178C"/>
    <w:rsid w:val="00842F10"/>
    <w:rsid w:val="00844E29"/>
    <w:rsid w:val="00846F91"/>
    <w:rsid w:val="00847C64"/>
    <w:rsid w:val="00850ECD"/>
    <w:rsid w:val="00851945"/>
    <w:rsid w:val="008522CF"/>
    <w:rsid w:val="00854655"/>
    <w:rsid w:val="00854A37"/>
    <w:rsid w:val="00856665"/>
    <w:rsid w:val="00857230"/>
    <w:rsid w:val="008576C0"/>
    <w:rsid w:val="0086098D"/>
    <w:rsid w:val="00863655"/>
    <w:rsid w:val="00864DB8"/>
    <w:rsid w:val="008652B3"/>
    <w:rsid w:val="0086566B"/>
    <w:rsid w:val="008706B1"/>
    <w:rsid w:val="008707FE"/>
    <w:rsid w:val="00872638"/>
    <w:rsid w:val="00874848"/>
    <w:rsid w:val="00874C79"/>
    <w:rsid w:val="0087541D"/>
    <w:rsid w:val="00875C96"/>
    <w:rsid w:val="00877EAB"/>
    <w:rsid w:val="00880426"/>
    <w:rsid w:val="0088076A"/>
    <w:rsid w:val="00880C84"/>
    <w:rsid w:val="0088323C"/>
    <w:rsid w:val="00883D9D"/>
    <w:rsid w:val="00883F67"/>
    <w:rsid w:val="0088525A"/>
    <w:rsid w:val="00885A86"/>
    <w:rsid w:val="0088622E"/>
    <w:rsid w:val="0089032A"/>
    <w:rsid w:val="00896F7D"/>
    <w:rsid w:val="008A6665"/>
    <w:rsid w:val="008A6D9D"/>
    <w:rsid w:val="008A7DBA"/>
    <w:rsid w:val="008B0EE1"/>
    <w:rsid w:val="008B1CFB"/>
    <w:rsid w:val="008B5BEA"/>
    <w:rsid w:val="008B66C4"/>
    <w:rsid w:val="008B709F"/>
    <w:rsid w:val="008C28F0"/>
    <w:rsid w:val="008C33E2"/>
    <w:rsid w:val="008C35AD"/>
    <w:rsid w:val="008D0535"/>
    <w:rsid w:val="008D0A97"/>
    <w:rsid w:val="008D1291"/>
    <w:rsid w:val="008D2AF8"/>
    <w:rsid w:val="008D3327"/>
    <w:rsid w:val="008D5518"/>
    <w:rsid w:val="008D6BDA"/>
    <w:rsid w:val="008E1822"/>
    <w:rsid w:val="008E3F89"/>
    <w:rsid w:val="008E5795"/>
    <w:rsid w:val="008E6020"/>
    <w:rsid w:val="008E6250"/>
    <w:rsid w:val="008E67D4"/>
    <w:rsid w:val="008E73B8"/>
    <w:rsid w:val="008F0A56"/>
    <w:rsid w:val="008F0C46"/>
    <w:rsid w:val="008F1184"/>
    <w:rsid w:val="008F3756"/>
    <w:rsid w:val="008F7988"/>
    <w:rsid w:val="00901A50"/>
    <w:rsid w:val="0090204B"/>
    <w:rsid w:val="0090298C"/>
    <w:rsid w:val="00904E53"/>
    <w:rsid w:val="009073CB"/>
    <w:rsid w:val="009076D1"/>
    <w:rsid w:val="00907B1B"/>
    <w:rsid w:val="00907C84"/>
    <w:rsid w:val="00910EE8"/>
    <w:rsid w:val="00913E64"/>
    <w:rsid w:val="00914409"/>
    <w:rsid w:val="00914EB0"/>
    <w:rsid w:val="009163A7"/>
    <w:rsid w:val="00917669"/>
    <w:rsid w:val="00917686"/>
    <w:rsid w:val="00917EA0"/>
    <w:rsid w:val="00920BE7"/>
    <w:rsid w:val="00923471"/>
    <w:rsid w:val="0092374F"/>
    <w:rsid w:val="00924D85"/>
    <w:rsid w:val="00926342"/>
    <w:rsid w:val="00927CA0"/>
    <w:rsid w:val="009302D9"/>
    <w:rsid w:val="00931FFD"/>
    <w:rsid w:val="00933BC6"/>
    <w:rsid w:val="00935247"/>
    <w:rsid w:val="00936192"/>
    <w:rsid w:val="00937685"/>
    <w:rsid w:val="009403A9"/>
    <w:rsid w:val="0094075D"/>
    <w:rsid w:val="0094092A"/>
    <w:rsid w:val="0094204C"/>
    <w:rsid w:val="0094246A"/>
    <w:rsid w:val="00944875"/>
    <w:rsid w:val="00945685"/>
    <w:rsid w:val="009474AF"/>
    <w:rsid w:val="009479BB"/>
    <w:rsid w:val="009521DE"/>
    <w:rsid w:val="0095319D"/>
    <w:rsid w:val="00953F4D"/>
    <w:rsid w:val="00955C0A"/>
    <w:rsid w:val="00955C9F"/>
    <w:rsid w:val="00956339"/>
    <w:rsid w:val="009563C3"/>
    <w:rsid w:val="00957646"/>
    <w:rsid w:val="00957C98"/>
    <w:rsid w:val="00960032"/>
    <w:rsid w:val="00961255"/>
    <w:rsid w:val="009636CD"/>
    <w:rsid w:val="009643CF"/>
    <w:rsid w:val="00964A88"/>
    <w:rsid w:val="00967415"/>
    <w:rsid w:val="009678D6"/>
    <w:rsid w:val="00970F4C"/>
    <w:rsid w:val="00971062"/>
    <w:rsid w:val="00971C39"/>
    <w:rsid w:val="009738A6"/>
    <w:rsid w:val="009742BA"/>
    <w:rsid w:val="009749AF"/>
    <w:rsid w:val="009760E3"/>
    <w:rsid w:val="00977C9A"/>
    <w:rsid w:val="00980E7C"/>
    <w:rsid w:val="009848BD"/>
    <w:rsid w:val="00985171"/>
    <w:rsid w:val="00987466"/>
    <w:rsid w:val="00991036"/>
    <w:rsid w:val="009934C5"/>
    <w:rsid w:val="00994285"/>
    <w:rsid w:val="00994594"/>
    <w:rsid w:val="00996488"/>
    <w:rsid w:val="009964C9"/>
    <w:rsid w:val="00996BEF"/>
    <w:rsid w:val="009979F6"/>
    <w:rsid w:val="00997B11"/>
    <w:rsid w:val="009A0EE3"/>
    <w:rsid w:val="009A2B66"/>
    <w:rsid w:val="009A32C4"/>
    <w:rsid w:val="009A6041"/>
    <w:rsid w:val="009B273C"/>
    <w:rsid w:val="009B36CC"/>
    <w:rsid w:val="009B375D"/>
    <w:rsid w:val="009B3B87"/>
    <w:rsid w:val="009B44C9"/>
    <w:rsid w:val="009B5A7E"/>
    <w:rsid w:val="009C14AE"/>
    <w:rsid w:val="009C4084"/>
    <w:rsid w:val="009C463F"/>
    <w:rsid w:val="009C7821"/>
    <w:rsid w:val="009D0BBD"/>
    <w:rsid w:val="009D15EE"/>
    <w:rsid w:val="009D1A33"/>
    <w:rsid w:val="009D30E7"/>
    <w:rsid w:val="009D3B57"/>
    <w:rsid w:val="009D4C05"/>
    <w:rsid w:val="009D5BE4"/>
    <w:rsid w:val="009D6144"/>
    <w:rsid w:val="009D6155"/>
    <w:rsid w:val="009E08F0"/>
    <w:rsid w:val="009E0B0A"/>
    <w:rsid w:val="009E2603"/>
    <w:rsid w:val="009E2ED6"/>
    <w:rsid w:val="009E3113"/>
    <w:rsid w:val="009E36AF"/>
    <w:rsid w:val="009E6047"/>
    <w:rsid w:val="009E694F"/>
    <w:rsid w:val="009E6B64"/>
    <w:rsid w:val="009E7F8E"/>
    <w:rsid w:val="009F039E"/>
    <w:rsid w:val="009F090F"/>
    <w:rsid w:val="009F1054"/>
    <w:rsid w:val="009F13DD"/>
    <w:rsid w:val="009F1E35"/>
    <w:rsid w:val="009F1EFD"/>
    <w:rsid w:val="009F5338"/>
    <w:rsid w:val="00A00113"/>
    <w:rsid w:val="00A02C94"/>
    <w:rsid w:val="00A060DA"/>
    <w:rsid w:val="00A072B8"/>
    <w:rsid w:val="00A07CA7"/>
    <w:rsid w:val="00A10CA0"/>
    <w:rsid w:val="00A13012"/>
    <w:rsid w:val="00A15510"/>
    <w:rsid w:val="00A15520"/>
    <w:rsid w:val="00A21454"/>
    <w:rsid w:val="00A2164D"/>
    <w:rsid w:val="00A21AC2"/>
    <w:rsid w:val="00A23291"/>
    <w:rsid w:val="00A24E2C"/>
    <w:rsid w:val="00A26D0B"/>
    <w:rsid w:val="00A26FC0"/>
    <w:rsid w:val="00A338FA"/>
    <w:rsid w:val="00A33B2E"/>
    <w:rsid w:val="00A40292"/>
    <w:rsid w:val="00A41372"/>
    <w:rsid w:val="00A446E5"/>
    <w:rsid w:val="00A45B3B"/>
    <w:rsid w:val="00A4605E"/>
    <w:rsid w:val="00A465EF"/>
    <w:rsid w:val="00A46766"/>
    <w:rsid w:val="00A467E0"/>
    <w:rsid w:val="00A500E7"/>
    <w:rsid w:val="00A503AD"/>
    <w:rsid w:val="00A50484"/>
    <w:rsid w:val="00A51410"/>
    <w:rsid w:val="00A5163B"/>
    <w:rsid w:val="00A5282F"/>
    <w:rsid w:val="00A52FC6"/>
    <w:rsid w:val="00A6186C"/>
    <w:rsid w:val="00A62D35"/>
    <w:rsid w:val="00A64211"/>
    <w:rsid w:val="00A667A4"/>
    <w:rsid w:val="00A723FC"/>
    <w:rsid w:val="00A72B29"/>
    <w:rsid w:val="00A73E20"/>
    <w:rsid w:val="00A744D1"/>
    <w:rsid w:val="00A751FE"/>
    <w:rsid w:val="00A769A7"/>
    <w:rsid w:val="00A77427"/>
    <w:rsid w:val="00A80FB9"/>
    <w:rsid w:val="00A8134E"/>
    <w:rsid w:val="00A82D03"/>
    <w:rsid w:val="00A832D9"/>
    <w:rsid w:val="00A86195"/>
    <w:rsid w:val="00A90B7C"/>
    <w:rsid w:val="00A922E5"/>
    <w:rsid w:val="00A9365B"/>
    <w:rsid w:val="00A95734"/>
    <w:rsid w:val="00A968CD"/>
    <w:rsid w:val="00AA1680"/>
    <w:rsid w:val="00AA3CE5"/>
    <w:rsid w:val="00AA429D"/>
    <w:rsid w:val="00AA442E"/>
    <w:rsid w:val="00AA479B"/>
    <w:rsid w:val="00AA50D4"/>
    <w:rsid w:val="00AA6334"/>
    <w:rsid w:val="00AB1EE7"/>
    <w:rsid w:val="00AB4D61"/>
    <w:rsid w:val="00AB5A8C"/>
    <w:rsid w:val="00AB5AFF"/>
    <w:rsid w:val="00AB629F"/>
    <w:rsid w:val="00AB7002"/>
    <w:rsid w:val="00AC0C91"/>
    <w:rsid w:val="00AC0F84"/>
    <w:rsid w:val="00AC5513"/>
    <w:rsid w:val="00AC55CB"/>
    <w:rsid w:val="00AC6790"/>
    <w:rsid w:val="00AD179F"/>
    <w:rsid w:val="00AD1B6D"/>
    <w:rsid w:val="00AD47D2"/>
    <w:rsid w:val="00AD67C5"/>
    <w:rsid w:val="00AE073B"/>
    <w:rsid w:val="00AE0B49"/>
    <w:rsid w:val="00AE205C"/>
    <w:rsid w:val="00AE270C"/>
    <w:rsid w:val="00AE41B2"/>
    <w:rsid w:val="00AE4C38"/>
    <w:rsid w:val="00AF070A"/>
    <w:rsid w:val="00AF08C2"/>
    <w:rsid w:val="00AF219A"/>
    <w:rsid w:val="00AF249A"/>
    <w:rsid w:val="00AF31B0"/>
    <w:rsid w:val="00AF4328"/>
    <w:rsid w:val="00AF5438"/>
    <w:rsid w:val="00AF683F"/>
    <w:rsid w:val="00B0244A"/>
    <w:rsid w:val="00B04150"/>
    <w:rsid w:val="00B05610"/>
    <w:rsid w:val="00B0615F"/>
    <w:rsid w:val="00B06335"/>
    <w:rsid w:val="00B07445"/>
    <w:rsid w:val="00B0778E"/>
    <w:rsid w:val="00B10536"/>
    <w:rsid w:val="00B14A36"/>
    <w:rsid w:val="00B20AA5"/>
    <w:rsid w:val="00B241AA"/>
    <w:rsid w:val="00B2449B"/>
    <w:rsid w:val="00B2585F"/>
    <w:rsid w:val="00B277D6"/>
    <w:rsid w:val="00B31245"/>
    <w:rsid w:val="00B31F42"/>
    <w:rsid w:val="00B32EB0"/>
    <w:rsid w:val="00B33131"/>
    <w:rsid w:val="00B34596"/>
    <w:rsid w:val="00B348A1"/>
    <w:rsid w:val="00B366E3"/>
    <w:rsid w:val="00B37824"/>
    <w:rsid w:val="00B4013E"/>
    <w:rsid w:val="00B405AA"/>
    <w:rsid w:val="00B40789"/>
    <w:rsid w:val="00B40B86"/>
    <w:rsid w:val="00B41817"/>
    <w:rsid w:val="00B43513"/>
    <w:rsid w:val="00B43B2B"/>
    <w:rsid w:val="00B47910"/>
    <w:rsid w:val="00B50C9B"/>
    <w:rsid w:val="00B62A15"/>
    <w:rsid w:val="00B700D0"/>
    <w:rsid w:val="00B72C49"/>
    <w:rsid w:val="00B73B26"/>
    <w:rsid w:val="00B75740"/>
    <w:rsid w:val="00B766AA"/>
    <w:rsid w:val="00B7780C"/>
    <w:rsid w:val="00B811B6"/>
    <w:rsid w:val="00B81AA1"/>
    <w:rsid w:val="00B83A2B"/>
    <w:rsid w:val="00B840C5"/>
    <w:rsid w:val="00B856E9"/>
    <w:rsid w:val="00B87621"/>
    <w:rsid w:val="00B87FC0"/>
    <w:rsid w:val="00B9355A"/>
    <w:rsid w:val="00B94E0F"/>
    <w:rsid w:val="00B96FA2"/>
    <w:rsid w:val="00BA1C9F"/>
    <w:rsid w:val="00BA20D7"/>
    <w:rsid w:val="00BA258A"/>
    <w:rsid w:val="00BA31F9"/>
    <w:rsid w:val="00BA37E9"/>
    <w:rsid w:val="00BA3D2A"/>
    <w:rsid w:val="00BA50F9"/>
    <w:rsid w:val="00BA5AD9"/>
    <w:rsid w:val="00BA73EC"/>
    <w:rsid w:val="00BA7750"/>
    <w:rsid w:val="00BB0F26"/>
    <w:rsid w:val="00BB5911"/>
    <w:rsid w:val="00BB5DBE"/>
    <w:rsid w:val="00BB6D3D"/>
    <w:rsid w:val="00BC053C"/>
    <w:rsid w:val="00BC0C28"/>
    <w:rsid w:val="00BC0CBE"/>
    <w:rsid w:val="00BC2B28"/>
    <w:rsid w:val="00BD0B7D"/>
    <w:rsid w:val="00BD54B2"/>
    <w:rsid w:val="00BD5860"/>
    <w:rsid w:val="00BD6BCE"/>
    <w:rsid w:val="00BD7028"/>
    <w:rsid w:val="00BD7858"/>
    <w:rsid w:val="00BE0965"/>
    <w:rsid w:val="00BE2835"/>
    <w:rsid w:val="00BE3AFD"/>
    <w:rsid w:val="00BE580A"/>
    <w:rsid w:val="00BE669E"/>
    <w:rsid w:val="00BF3575"/>
    <w:rsid w:val="00BF57F1"/>
    <w:rsid w:val="00BF5DC3"/>
    <w:rsid w:val="00C0231E"/>
    <w:rsid w:val="00C032B7"/>
    <w:rsid w:val="00C04191"/>
    <w:rsid w:val="00C07C44"/>
    <w:rsid w:val="00C12AD6"/>
    <w:rsid w:val="00C1468B"/>
    <w:rsid w:val="00C14ADC"/>
    <w:rsid w:val="00C158A6"/>
    <w:rsid w:val="00C17494"/>
    <w:rsid w:val="00C17CE0"/>
    <w:rsid w:val="00C17FE5"/>
    <w:rsid w:val="00C21B5C"/>
    <w:rsid w:val="00C24912"/>
    <w:rsid w:val="00C3170F"/>
    <w:rsid w:val="00C338DB"/>
    <w:rsid w:val="00C345A9"/>
    <w:rsid w:val="00C35B94"/>
    <w:rsid w:val="00C368FB"/>
    <w:rsid w:val="00C423F7"/>
    <w:rsid w:val="00C4315C"/>
    <w:rsid w:val="00C474F8"/>
    <w:rsid w:val="00C51979"/>
    <w:rsid w:val="00C52B79"/>
    <w:rsid w:val="00C53DA2"/>
    <w:rsid w:val="00C56ED1"/>
    <w:rsid w:val="00C574B7"/>
    <w:rsid w:val="00C57721"/>
    <w:rsid w:val="00C61FDF"/>
    <w:rsid w:val="00C635E4"/>
    <w:rsid w:val="00C70E25"/>
    <w:rsid w:val="00C71374"/>
    <w:rsid w:val="00C72479"/>
    <w:rsid w:val="00C744EB"/>
    <w:rsid w:val="00C748E5"/>
    <w:rsid w:val="00C76698"/>
    <w:rsid w:val="00C8086C"/>
    <w:rsid w:val="00C81B46"/>
    <w:rsid w:val="00C839B0"/>
    <w:rsid w:val="00C85394"/>
    <w:rsid w:val="00C86973"/>
    <w:rsid w:val="00C879AD"/>
    <w:rsid w:val="00C92A16"/>
    <w:rsid w:val="00C934B8"/>
    <w:rsid w:val="00CA0293"/>
    <w:rsid w:val="00CA0F23"/>
    <w:rsid w:val="00CA1C86"/>
    <w:rsid w:val="00CA2986"/>
    <w:rsid w:val="00CA3DA1"/>
    <w:rsid w:val="00CA7B68"/>
    <w:rsid w:val="00CB28EA"/>
    <w:rsid w:val="00CB3572"/>
    <w:rsid w:val="00CB36A2"/>
    <w:rsid w:val="00CB4E08"/>
    <w:rsid w:val="00CB5E0B"/>
    <w:rsid w:val="00CB6FD8"/>
    <w:rsid w:val="00CC047B"/>
    <w:rsid w:val="00CC0956"/>
    <w:rsid w:val="00CC16F7"/>
    <w:rsid w:val="00CC188B"/>
    <w:rsid w:val="00CC23A7"/>
    <w:rsid w:val="00CC3834"/>
    <w:rsid w:val="00CD15E4"/>
    <w:rsid w:val="00CD275C"/>
    <w:rsid w:val="00CD2C04"/>
    <w:rsid w:val="00CD3184"/>
    <w:rsid w:val="00CD42D5"/>
    <w:rsid w:val="00CD4970"/>
    <w:rsid w:val="00CE0A3C"/>
    <w:rsid w:val="00CE4057"/>
    <w:rsid w:val="00CF0131"/>
    <w:rsid w:val="00CF1652"/>
    <w:rsid w:val="00CF263C"/>
    <w:rsid w:val="00CF26AA"/>
    <w:rsid w:val="00CF37A9"/>
    <w:rsid w:val="00CF6692"/>
    <w:rsid w:val="00D00729"/>
    <w:rsid w:val="00D00F3C"/>
    <w:rsid w:val="00D0487D"/>
    <w:rsid w:val="00D07BCB"/>
    <w:rsid w:val="00D07F82"/>
    <w:rsid w:val="00D1202D"/>
    <w:rsid w:val="00D140A0"/>
    <w:rsid w:val="00D173F1"/>
    <w:rsid w:val="00D17A35"/>
    <w:rsid w:val="00D20C36"/>
    <w:rsid w:val="00D22B0C"/>
    <w:rsid w:val="00D24769"/>
    <w:rsid w:val="00D24E30"/>
    <w:rsid w:val="00D32940"/>
    <w:rsid w:val="00D339A0"/>
    <w:rsid w:val="00D34ABE"/>
    <w:rsid w:val="00D369D9"/>
    <w:rsid w:val="00D41EEA"/>
    <w:rsid w:val="00D4560D"/>
    <w:rsid w:val="00D5007A"/>
    <w:rsid w:val="00D521B9"/>
    <w:rsid w:val="00D52F0F"/>
    <w:rsid w:val="00D537AF"/>
    <w:rsid w:val="00D604D9"/>
    <w:rsid w:val="00D6210F"/>
    <w:rsid w:val="00D62357"/>
    <w:rsid w:val="00D62920"/>
    <w:rsid w:val="00D700F4"/>
    <w:rsid w:val="00D708C6"/>
    <w:rsid w:val="00D72149"/>
    <w:rsid w:val="00D72283"/>
    <w:rsid w:val="00D72346"/>
    <w:rsid w:val="00D7278F"/>
    <w:rsid w:val="00D72A7E"/>
    <w:rsid w:val="00D7336E"/>
    <w:rsid w:val="00D74B38"/>
    <w:rsid w:val="00D74D87"/>
    <w:rsid w:val="00D74F08"/>
    <w:rsid w:val="00D74FAA"/>
    <w:rsid w:val="00D74FEE"/>
    <w:rsid w:val="00D7505C"/>
    <w:rsid w:val="00D75800"/>
    <w:rsid w:val="00D7622D"/>
    <w:rsid w:val="00D76940"/>
    <w:rsid w:val="00D81A84"/>
    <w:rsid w:val="00D8468B"/>
    <w:rsid w:val="00D8719B"/>
    <w:rsid w:val="00D87499"/>
    <w:rsid w:val="00D91AF8"/>
    <w:rsid w:val="00D92134"/>
    <w:rsid w:val="00D93332"/>
    <w:rsid w:val="00D93D54"/>
    <w:rsid w:val="00DA07A2"/>
    <w:rsid w:val="00DA0CFE"/>
    <w:rsid w:val="00DA1780"/>
    <w:rsid w:val="00DA2DB3"/>
    <w:rsid w:val="00DA56F6"/>
    <w:rsid w:val="00DA7273"/>
    <w:rsid w:val="00DB0961"/>
    <w:rsid w:val="00DB0F42"/>
    <w:rsid w:val="00DB190B"/>
    <w:rsid w:val="00DB1A76"/>
    <w:rsid w:val="00DB256C"/>
    <w:rsid w:val="00DB4C83"/>
    <w:rsid w:val="00DB59E3"/>
    <w:rsid w:val="00DB5E4A"/>
    <w:rsid w:val="00DB67D6"/>
    <w:rsid w:val="00DB77A9"/>
    <w:rsid w:val="00DC0FF0"/>
    <w:rsid w:val="00DC1454"/>
    <w:rsid w:val="00DC15D6"/>
    <w:rsid w:val="00DC46A9"/>
    <w:rsid w:val="00DC63EC"/>
    <w:rsid w:val="00DC7017"/>
    <w:rsid w:val="00DC7BB2"/>
    <w:rsid w:val="00DC7D15"/>
    <w:rsid w:val="00DD0C9C"/>
    <w:rsid w:val="00DD553F"/>
    <w:rsid w:val="00DD667B"/>
    <w:rsid w:val="00DD6A32"/>
    <w:rsid w:val="00DD7C33"/>
    <w:rsid w:val="00DE1CC4"/>
    <w:rsid w:val="00DE69D0"/>
    <w:rsid w:val="00DE6A2B"/>
    <w:rsid w:val="00DE6B58"/>
    <w:rsid w:val="00DF22AD"/>
    <w:rsid w:val="00DF408E"/>
    <w:rsid w:val="00DF72E3"/>
    <w:rsid w:val="00E006C3"/>
    <w:rsid w:val="00E022DA"/>
    <w:rsid w:val="00E036E3"/>
    <w:rsid w:val="00E04102"/>
    <w:rsid w:val="00E05678"/>
    <w:rsid w:val="00E06488"/>
    <w:rsid w:val="00E06AEF"/>
    <w:rsid w:val="00E12FC6"/>
    <w:rsid w:val="00E1313D"/>
    <w:rsid w:val="00E1342C"/>
    <w:rsid w:val="00E14575"/>
    <w:rsid w:val="00E14F8F"/>
    <w:rsid w:val="00E16AAF"/>
    <w:rsid w:val="00E23EB6"/>
    <w:rsid w:val="00E25669"/>
    <w:rsid w:val="00E26628"/>
    <w:rsid w:val="00E273A3"/>
    <w:rsid w:val="00E27E10"/>
    <w:rsid w:val="00E3101B"/>
    <w:rsid w:val="00E3184A"/>
    <w:rsid w:val="00E323DD"/>
    <w:rsid w:val="00E32D25"/>
    <w:rsid w:val="00E3425B"/>
    <w:rsid w:val="00E35B75"/>
    <w:rsid w:val="00E36F2F"/>
    <w:rsid w:val="00E37465"/>
    <w:rsid w:val="00E378BF"/>
    <w:rsid w:val="00E42170"/>
    <w:rsid w:val="00E43656"/>
    <w:rsid w:val="00E465AF"/>
    <w:rsid w:val="00E469EF"/>
    <w:rsid w:val="00E51263"/>
    <w:rsid w:val="00E51619"/>
    <w:rsid w:val="00E51BA3"/>
    <w:rsid w:val="00E537B0"/>
    <w:rsid w:val="00E53A87"/>
    <w:rsid w:val="00E53F54"/>
    <w:rsid w:val="00E54E56"/>
    <w:rsid w:val="00E55BD4"/>
    <w:rsid w:val="00E56211"/>
    <w:rsid w:val="00E562DA"/>
    <w:rsid w:val="00E6420E"/>
    <w:rsid w:val="00E65B51"/>
    <w:rsid w:val="00E661B6"/>
    <w:rsid w:val="00E70314"/>
    <w:rsid w:val="00E7171F"/>
    <w:rsid w:val="00E7188E"/>
    <w:rsid w:val="00E7471A"/>
    <w:rsid w:val="00E8099B"/>
    <w:rsid w:val="00E8439D"/>
    <w:rsid w:val="00E84AD5"/>
    <w:rsid w:val="00E85814"/>
    <w:rsid w:val="00E866E4"/>
    <w:rsid w:val="00E86B97"/>
    <w:rsid w:val="00E87D60"/>
    <w:rsid w:val="00E92319"/>
    <w:rsid w:val="00E92C07"/>
    <w:rsid w:val="00EA01F3"/>
    <w:rsid w:val="00EA1605"/>
    <w:rsid w:val="00EA4229"/>
    <w:rsid w:val="00EA504A"/>
    <w:rsid w:val="00EA5656"/>
    <w:rsid w:val="00EA5A9E"/>
    <w:rsid w:val="00EA750C"/>
    <w:rsid w:val="00EA7578"/>
    <w:rsid w:val="00EB019B"/>
    <w:rsid w:val="00EB08D1"/>
    <w:rsid w:val="00EB1B94"/>
    <w:rsid w:val="00EB214F"/>
    <w:rsid w:val="00EB27CA"/>
    <w:rsid w:val="00EC0263"/>
    <w:rsid w:val="00EC148D"/>
    <w:rsid w:val="00EC4587"/>
    <w:rsid w:val="00EC45A5"/>
    <w:rsid w:val="00EC6088"/>
    <w:rsid w:val="00ED029F"/>
    <w:rsid w:val="00ED0AE7"/>
    <w:rsid w:val="00ED0E73"/>
    <w:rsid w:val="00ED3024"/>
    <w:rsid w:val="00ED409F"/>
    <w:rsid w:val="00ED497C"/>
    <w:rsid w:val="00ED4ED4"/>
    <w:rsid w:val="00ED6438"/>
    <w:rsid w:val="00EE0D3E"/>
    <w:rsid w:val="00EE13E9"/>
    <w:rsid w:val="00EE208E"/>
    <w:rsid w:val="00EE5140"/>
    <w:rsid w:val="00EE647E"/>
    <w:rsid w:val="00EE745A"/>
    <w:rsid w:val="00EF0CE6"/>
    <w:rsid w:val="00EF1788"/>
    <w:rsid w:val="00EF4ACD"/>
    <w:rsid w:val="00EF69A8"/>
    <w:rsid w:val="00F014D1"/>
    <w:rsid w:val="00F0784F"/>
    <w:rsid w:val="00F10B2F"/>
    <w:rsid w:val="00F10D76"/>
    <w:rsid w:val="00F157BC"/>
    <w:rsid w:val="00F21D88"/>
    <w:rsid w:val="00F222C1"/>
    <w:rsid w:val="00F25BFC"/>
    <w:rsid w:val="00F325D8"/>
    <w:rsid w:val="00F37B3D"/>
    <w:rsid w:val="00F462A4"/>
    <w:rsid w:val="00F47575"/>
    <w:rsid w:val="00F47E5C"/>
    <w:rsid w:val="00F50A08"/>
    <w:rsid w:val="00F51981"/>
    <w:rsid w:val="00F51CF0"/>
    <w:rsid w:val="00F51DAF"/>
    <w:rsid w:val="00F524C8"/>
    <w:rsid w:val="00F53695"/>
    <w:rsid w:val="00F55115"/>
    <w:rsid w:val="00F552EC"/>
    <w:rsid w:val="00F56DF7"/>
    <w:rsid w:val="00F60010"/>
    <w:rsid w:val="00F600A5"/>
    <w:rsid w:val="00F6101D"/>
    <w:rsid w:val="00F61D50"/>
    <w:rsid w:val="00F63B62"/>
    <w:rsid w:val="00F63E09"/>
    <w:rsid w:val="00F63E76"/>
    <w:rsid w:val="00F663E1"/>
    <w:rsid w:val="00F66742"/>
    <w:rsid w:val="00F67A13"/>
    <w:rsid w:val="00F70310"/>
    <w:rsid w:val="00F72C64"/>
    <w:rsid w:val="00F73C30"/>
    <w:rsid w:val="00F76DED"/>
    <w:rsid w:val="00F80F18"/>
    <w:rsid w:val="00F81B53"/>
    <w:rsid w:val="00F81E4C"/>
    <w:rsid w:val="00F8280E"/>
    <w:rsid w:val="00F82FAD"/>
    <w:rsid w:val="00F871C3"/>
    <w:rsid w:val="00F90D59"/>
    <w:rsid w:val="00F912D2"/>
    <w:rsid w:val="00F92ACE"/>
    <w:rsid w:val="00F958CC"/>
    <w:rsid w:val="00F95C23"/>
    <w:rsid w:val="00FA129F"/>
    <w:rsid w:val="00FA2406"/>
    <w:rsid w:val="00FA4102"/>
    <w:rsid w:val="00FA4207"/>
    <w:rsid w:val="00FA4712"/>
    <w:rsid w:val="00FA47C7"/>
    <w:rsid w:val="00FA4893"/>
    <w:rsid w:val="00FA4AAB"/>
    <w:rsid w:val="00FA6757"/>
    <w:rsid w:val="00FB1786"/>
    <w:rsid w:val="00FB3C96"/>
    <w:rsid w:val="00FB5543"/>
    <w:rsid w:val="00FB57C8"/>
    <w:rsid w:val="00FB74F9"/>
    <w:rsid w:val="00FC05A2"/>
    <w:rsid w:val="00FC102C"/>
    <w:rsid w:val="00FC23F0"/>
    <w:rsid w:val="00FC24E4"/>
    <w:rsid w:val="00FC2D61"/>
    <w:rsid w:val="00FC5E23"/>
    <w:rsid w:val="00FC6BD0"/>
    <w:rsid w:val="00FD0FA2"/>
    <w:rsid w:val="00FD188A"/>
    <w:rsid w:val="00FD28DE"/>
    <w:rsid w:val="00FD29F7"/>
    <w:rsid w:val="00FD2EC3"/>
    <w:rsid w:val="00FD407F"/>
    <w:rsid w:val="00FD4BC3"/>
    <w:rsid w:val="00FD5BD7"/>
    <w:rsid w:val="00FD65E2"/>
    <w:rsid w:val="00FD6EB8"/>
    <w:rsid w:val="00FE1040"/>
    <w:rsid w:val="00FE26A7"/>
    <w:rsid w:val="00FE2A8B"/>
    <w:rsid w:val="00FE2DE3"/>
    <w:rsid w:val="00FE307E"/>
    <w:rsid w:val="00FE318F"/>
    <w:rsid w:val="00FE3F4A"/>
    <w:rsid w:val="00FE7652"/>
    <w:rsid w:val="00FF1067"/>
    <w:rsid w:val="00FF3D54"/>
    <w:rsid w:val="00FF435E"/>
    <w:rsid w:val="00FF56B9"/>
    <w:rsid w:val="00FF63F8"/>
    <w:rsid w:val="00FF6792"/>
    <w:rsid w:val="00FF77D5"/>
    <w:rsid w:val="00FF7836"/>
    <w:rsid w:val="01F5500B"/>
    <w:rsid w:val="139CDDD5"/>
    <w:rsid w:val="1F29CD51"/>
    <w:rsid w:val="1F2A33DE"/>
    <w:rsid w:val="2FCD8697"/>
    <w:rsid w:val="43838A1D"/>
    <w:rsid w:val="4ACF1827"/>
    <w:rsid w:val="4D8517D0"/>
    <w:rsid w:val="4ED0ACB6"/>
    <w:rsid w:val="5F8ECB03"/>
    <w:rsid w:val="65B2354C"/>
    <w:rsid w:val="74D10BB6"/>
    <w:rsid w:val="75809E3D"/>
    <w:rsid w:val="7DB57F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4382E56"/>
  <w15:docId w15:val="{B8D8133E-7A09-48C1-A84A-EEBA9C0341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1" w:defUIPriority="99" w:defSemiHidden="0" w:defUnhideWhenUsed="0" w:defQFormat="0" w:count="375">
    <w:lsdException w:name="Normal" w:locked="0" w:uiPriority="10" w:qFormat="1"/>
    <w:lsdException w:name="heading 1" w:locked="0" w:uiPriority="9" w:qFormat="1"/>
    <w:lsdException w:name="heading 2" w:locked="0" w:semiHidden="1" w:uiPriority="9" w:unhideWhenUsed="1" w:qFormat="1"/>
    <w:lsdException w:name="heading 3" w:locked="0" w:semiHidden="1" w:uiPriority="9" w:unhideWhenUsed="1" w:qFormat="1"/>
    <w:lsdException w:name="heading 4" w:locked="0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0" w:semiHidden="1" w:uiPriority="39" w:unhideWhenUsed="1"/>
    <w:lsdException w:name="toc 2" w:locked="0" w:semiHidden="1" w:uiPriority="39" w:unhideWhenUsed="1"/>
    <w:lsdException w:name="toc 3" w:locked="0" w:semiHidden="1" w:uiPriority="39" w:unhideWhenUsed="1"/>
    <w:lsdException w:name="toc 4" w:locked="0" w:semiHidden="1" w:uiPriority="39" w:unhideWhenUsed="1"/>
    <w:lsdException w:name="toc 5" w:locked="0" w:semiHidden="1" w:uiPriority="39" w:unhideWhenUsed="1"/>
    <w:lsdException w:name="toc 6" w:locked="0" w:semiHidden="1" w:uiPriority="39" w:unhideWhenUsed="1"/>
    <w:lsdException w:name="toc 7" w:locked="0" w:semiHidden="1" w:uiPriority="39" w:unhideWhenUsed="1"/>
    <w:lsdException w:name="toc 8" w:locked="0" w:semiHidden="1" w:uiPriority="39" w:unhideWhenUsed="1"/>
    <w:lsdException w:name="toc 9" w:locked="0" w:semiHidden="1" w:uiPriority="39" w:unhideWhenUsed="1"/>
    <w:lsdException w:name="Normal Indent" w:semiHidden="1" w:unhideWhenUsed="1"/>
    <w:lsdException w:name="footnote text" w:semiHidden="1" w:unhideWhenUsed="1"/>
    <w:lsdException w:name="annotation text" w:locked="0" w:semiHidden="1" w:unhideWhenUsed="1" w:qFormat="1"/>
    <w:lsdException w:name="header" w:locked="0" w:semiHidden="1" w:unhideWhenUsed="1"/>
    <w:lsdException w:name="footer" w:locked="0" w:semiHidden="1" w:unhideWhenUsed="1"/>
    <w:lsdException w:name="index heading" w:semiHidden="1" w:unhideWhenUsed="1"/>
    <w:lsdException w:name="caption" w:locked="0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0" w:semiHidden="1" w:unhideWhenUsed="1" w:qFormat="1"/>
    <w:lsdException w:name="line number" w:semiHidden="1" w:unhideWhenUsed="1"/>
    <w:lsdException w:name="page number" w:locked="0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0" w:uiPriority="10" w:qFormat="1"/>
    <w:lsdException w:name="Closing" w:semiHidden="1" w:unhideWhenUsed="1"/>
    <w:lsdException w:name="Signature" w:semiHidden="1" w:unhideWhenUsed="1"/>
    <w:lsdException w:name="Default Paragraph Font" w:locked="0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0" w:semiHidden="1" w:unhideWhenUsed="1"/>
    <w:lsdException w:name="FollowedHyperlink" w:locked="0" w:semiHidden="1" w:unhideWhenUsed="1"/>
    <w:lsdException w:name="Strong" w:semiHidden="1" w:uiPriority="22" w:qFormat="1"/>
    <w:lsdException w:name="Emphasis" w:semiHidden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locked="0" w:semiHidden="1" w:unhideWhenUsed="1"/>
    <w:lsdException w:name="HTML Bottom of Form" w:locked="0" w:semiHidden="1" w:unhideWhenUsed="1"/>
    <w:lsdException w:name="Normal (Web)" w:locked="0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/>
    <w:lsdException w:name="No List" w:locked="0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locked="0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/>
    <w:lsdException w:name="Table Grid" w:locked="0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/>
    <w:lsdException w:name="List Paragraph" w:locked="0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locked="0" w:semiHidden="1" w:unhideWhenUsed="1"/>
    <w:lsdException w:name="Smart Hyperlink" w:locked="0" w:semiHidden="1" w:unhideWhenUsed="1"/>
    <w:lsdException w:name="Hashtag" w:locked="0" w:semiHidden="1" w:unhideWhenUsed="1"/>
    <w:lsdException w:name="Unresolved Mention" w:locked="0" w:semiHidden="1" w:unhideWhenUsed="1"/>
  </w:latentStyles>
  <w:style w:type="paragraph" w:default="1" w:styleId="Normal">
    <w:name w:val="Normal"/>
    <w:uiPriority w:val="10"/>
    <w:qFormat/>
    <w:rsid w:val="00572595"/>
    <w:pPr>
      <w:keepNext/>
      <w:keepLines/>
    </w:pPr>
    <w:rPr>
      <w:rFonts w:ascii="Calibri" w:eastAsia="Calibri" w:hAnsi="Calibri" w:cs="Times New Roman"/>
    </w:rPr>
  </w:style>
  <w:style w:type="paragraph" w:styleId="Heading1">
    <w:name w:val="heading 1"/>
    <w:basedOn w:val="Normal"/>
    <w:next w:val="Normal"/>
    <w:link w:val="Heading1Char"/>
    <w:uiPriority w:val="9"/>
    <w:unhideWhenUsed/>
    <w:qFormat/>
    <w:locked/>
    <w:rsid w:val="00572595"/>
    <w:pPr>
      <w:spacing w:before="240" w:after="120"/>
      <w:outlineLvl w:val="0"/>
    </w:pPr>
    <w:rPr>
      <w:rFonts w:ascii="Arial" w:eastAsia="Times New Roman" w:hAnsi="Arial"/>
      <w:b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locked/>
    <w:rsid w:val="00572595"/>
    <w:pPr>
      <w:spacing w:before="240" w:after="120" w:line="340" w:lineRule="exact"/>
      <w:outlineLvl w:val="1"/>
    </w:pPr>
    <w:rPr>
      <w:rFonts w:ascii="Arial" w:eastAsia="Times New Roman" w:hAnsi="Arial"/>
      <w:b/>
      <w:color w:val="808080"/>
      <w:sz w:val="32"/>
      <w:szCs w:val="26"/>
    </w:rPr>
  </w:style>
  <w:style w:type="paragraph" w:styleId="Heading3">
    <w:name w:val="heading 3"/>
    <w:link w:val="Heading3Char"/>
    <w:uiPriority w:val="9"/>
    <w:semiHidden/>
    <w:unhideWhenUsed/>
    <w:qFormat/>
    <w:locked/>
    <w:rsid w:val="00572595"/>
    <w:pPr>
      <w:keepNext/>
      <w:keepLines/>
      <w:spacing w:before="240" w:after="120" w:line="340" w:lineRule="exact"/>
      <w:outlineLvl w:val="2"/>
    </w:pPr>
    <w:rPr>
      <w:rFonts w:ascii="Arial" w:eastAsia="Times New Roman" w:hAnsi="Arial" w:cs="Times New Roman"/>
      <w:b/>
      <w:color w:val="000000"/>
      <w:sz w:val="28"/>
    </w:rPr>
  </w:style>
  <w:style w:type="paragraph" w:styleId="Heading4">
    <w:name w:val="heading 4"/>
    <w:link w:val="Heading4Char"/>
    <w:uiPriority w:val="9"/>
    <w:unhideWhenUsed/>
    <w:qFormat/>
    <w:locked/>
    <w:rsid w:val="00572595"/>
    <w:pPr>
      <w:keepNext/>
      <w:keepLines/>
      <w:spacing w:before="240" w:after="120" w:line="340" w:lineRule="exact"/>
      <w:outlineLvl w:val="3"/>
    </w:pPr>
    <w:rPr>
      <w:rFonts w:ascii="Arial" w:eastAsia="Times New Roman" w:hAnsi="Arial" w:cs="Times New Roman"/>
      <w:b/>
      <w:iCs/>
      <w:color w:val="80808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572595"/>
    <w:rPr>
      <w:rFonts w:ascii="Arial" w:eastAsia="Times New Roman" w:hAnsi="Arial" w:cs="Times New Roman"/>
      <w:b/>
      <w:color w:val="000000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572595"/>
    <w:rPr>
      <w:rFonts w:ascii="Arial" w:eastAsia="Times New Roman" w:hAnsi="Arial" w:cs="Times New Roman"/>
      <w:b/>
      <w:color w:val="808080"/>
      <w:sz w:val="32"/>
      <w:szCs w:val="26"/>
    </w:rPr>
  </w:style>
  <w:style w:type="character" w:customStyle="1" w:styleId="Heading3Char">
    <w:name w:val="Heading 3 Char"/>
    <w:link w:val="Heading3"/>
    <w:uiPriority w:val="9"/>
    <w:semiHidden/>
    <w:rsid w:val="00572595"/>
    <w:rPr>
      <w:rFonts w:ascii="Arial" w:eastAsia="Times New Roman" w:hAnsi="Arial" w:cs="Times New Roman"/>
      <w:b/>
      <w:color w:val="000000"/>
      <w:sz w:val="28"/>
    </w:rPr>
  </w:style>
  <w:style w:type="character" w:customStyle="1" w:styleId="Heading4Char">
    <w:name w:val="Heading 4 Char"/>
    <w:link w:val="Heading4"/>
    <w:uiPriority w:val="9"/>
    <w:rsid w:val="00572595"/>
    <w:rPr>
      <w:rFonts w:ascii="Arial" w:eastAsia="Times New Roman" w:hAnsi="Arial" w:cs="Times New Roman"/>
      <w:b/>
      <w:iCs/>
      <w:color w:val="808080"/>
      <w:sz w:val="28"/>
    </w:rPr>
  </w:style>
  <w:style w:type="paragraph" w:styleId="Header">
    <w:name w:val="header"/>
    <w:aliases w:val="header"/>
    <w:basedOn w:val="Normal"/>
    <w:link w:val="HeaderChar"/>
    <w:uiPriority w:val="99"/>
    <w:unhideWhenUsed/>
    <w:locked/>
    <w:rsid w:val="00572595"/>
    <w:pPr>
      <w:tabs>
        <w:tab w:val="center" w:pos="4680"/>
        <w:tab w:val="right" w:pos="9360"/>
      </w:tabs>
    </w:pPr>
  </w:style>
  <w:style w:type="character" w:customStyle="1" w:styleId="HeaderChar">
    <w:name w:val="Header Char"/>
    <w:aliases w:val="header Char"/>
    <w:basedOn w:val="DefaultParagraphFont"/>
    <w:link w:val="Header"/>
    <w:uiPriority w:val="99"/>
    <w:rsid w:val="00572595"/>
    <w:rPr>
      <w:rFonts w:ascii="Calibri" w:eastAsia="Calibri" w:hAnsi="Calibri" w:cs="Times New Roman"/>
    </w:rPr>
  </w:style>
  <w:style w:type="paragraph" w:styleId="Footer">
    <w:name w:val="footer"/>
    <w:aliases w:val="footer"/>
    <w:basedOn w:val="Normal"/>
    <w:link w:val="FooterChar"/>
    <w:uiPriority w:val="99"/>
    <w:rsid w:val="00572595"/>
    <w:pPr>
      <w:tabs>
        <w:tab w:val="right" w:pos="8505"/>
      </w:tabs>
      <w:spacing w:line="340" w:lineRule="exact"/>
    </w:pPr>
    <w:rPr>
      <w:rFonts w:ascii="Arial" w:hAnsi="Arial"/>
      <w:color w:val="808080"/>
      <w:sz w:val="22"/>
    </w:rPr>
  </w:style>
  <w:style w:type="character" w:customStyle="1" w:styleId="FooterChar">
    <w:name w:val="Footer Char"/>
    <w:aliases w:val="footer Char"/>
    <w:link w:val="Footer"/>
    <w:uiPriority w:val="99"/>
    <w:rsid w:val="00572595"/>
    <w:rPr>
      <w:rFonts w:ascii="Arial" w:eastAsia="Calibri" w:hAnsi="Arial" w:cs="Times New Roman"/>
      <w:color w:val="808080"/>
      <w:sz w:val="22"/>
    </w:rPr>
  </w:style>
  <w:style w:type="paragraph" w:customStyle="1" w:styleId="Copyrightline">
    <w:name w:val="Copyright line"/>
    <w:uiPriority w:val="99"/>
    <w:qFormat/>
    <w:rsid w:val="00572595"/>
    <w:rPr>
      <w:rFonts w:ascii="Arial" w:eastAsia="Arial Unicode MS" w:hAnsi="Arial" w:cs="Arial"/>
      <w:color w:val="000000" w:themeColor="text1"/>
      <w:sz w:val="21"/>
      <w:szCs w:val="15"/>
    </w:rPr>
  </w:style>
  <w:style w:type="paragraph" w:customStyle="1" w:styleId="activity-numbered">
    <w:name w:val="activity-numbered"/>
    <w:uiPriority w:val="2"/>
    <w:qFormat/>
    <w:rsid w:val="004B6819"/>
    <w:pPr>
      <w:keepNext/>
      <w:keepLines/>
      <w:tabs>
        <w:tab w:val="left" w:pos="567"/>
        <w:tab w:val="left" w:pos="851"/>
        <w:tab w:val="left" w:pos="992"/>
        <w:tab w:val="left" w:pos="1276"/>
        <w:tab w:val="left" w:pos="1418"/>
        <w:tab w:val="left" w:pos="3402"/>
        <w:tab w:val="left" w:pos="3686"/>
        <w:tab w:val="left" w:pos="4820"/>
        <w:tab w:val="left" w:pos="5387"/>
      </w:tabs>
      <w:adjustRightInd w:val="0"/>
      <w:snapToGrid w:val="0"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instruction">
    <w:name w:val="instruction"/>
    <w:uiPriority w:val="1"/>
    <w:qFormat/>
    <w:rsid w:val="004B6819"/>
    <w:pPr>
      <w:keepNext/>
      <w:keepLines/>
      <w:tabs>
        <w:tab w:val="left" w:pos="709"/>
        <w:tab w:val="left" w:pos="1134"/>
      </w:tabs>
      <w:spacing w:before="60" w:after="60" w:line="320" w:lineRule="exact"/>
      <w:ind w:left="284" w:right="851" w:hanging="284"/>
    </w:pPr>
    <w:rPr>
      <w:rFonts w:eastAsia="Calibri" w:cs="Times New Roman"/>
      <w:b/>
      <w:color w:val="000000"/>
      <w:sz w:val="30"/>
    </w:rPr>
  </w:style>
  <w:style w:type="character" w:customStyle="1" w:styleId="underline">
    <w:name w:val="underline"/>
    <w:uiPriority w:val="2"/>
    <w:qFormat/>
    <w:rsid w:val="00572595"/>
    <w:rPr>
      <w:rFonts w:ascii="Arial" w:hAnsi="Arial"/>
      <w:b w:val="0"/>
      <w:i w:val="0"/>
      <w:position w:val="0"/>
      <w:u w:val="single" w:color="000000"/>
    </w:rPr>
  </w:style>
  <w:style w:type="character" w:customStyle="1" w:styleId="highlight">
    <w:name w:val="highlight"/>
    <w:uiPriority w:val="2"/>
    <w:qFormat/>
    <w:rsid w:val="00572595"/>
    <w:rPr>
      <w:bdr w:val="none" w:sz="0" w:space="0" w:color="auto"/>
      <w:shd w:val="clear" w:color="auto" w:fill="D9D9D9"/>
    </w:rPr>
  </w:style>
  <w:style w:type="table" w:styleId="TableGrid">
    <w:name w:val="Table Grid"/>
    <w:basedOn w:val="TableNormal"/>
    <w:uiPriority w:val="39"/>
    <w:rsid w:val="00572595"/>
    <w:rPr>
      <w:rFonts w:ascii="Calibri" w:eastAsia="Calibri" w:hAnsi="Calibri" w:cs="Times New Roman"/>
      <w:szCs w:val="20"/>
      <w:lang w:eastAsia="en-GB"/>
    </w:rPr>
    <w:tblPr>
      <w:tblInd w:w="56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old">
    <w:name w:val="bold"/>
    <w:uiPriority w:val="2"/>
    <w:qFormat/>
    <w:rsid w:val="00572595"/>
    <w:rPr>
      <w:b/>
      <w:color w:val="000000"/>
    </w:rPr>
  </w:style>
  <w:style w:type="character" w:customStyle="1" w:styleId="italic">
    <w:name w:val="italic"/>
    <w:uiPriority w:val="2"/>
    <w:qFormat/>
    <w:rsid w:val="00572595"/>
    <w:rPr>
      <w:i/>
      <w:color w:val="000000"/>
    </w:rPr>
  </w:style>
  <w:style w:type="character" w:customStyle="1" w:styleId="bold-italic">
    <w:name w:val="bold-italic"/>
    <w:uiPriority w:val="2"/>
    <w:qFormat/>
    <w:rsid w:val="00572595"/>
    <w:rPr>
      <w:b/>
      <w:i/>
      <w:color w:val="000000"/>
    </w:rPr>
  </w:style>
  <w:style w:type="character" w:customStyle="1" w:styleId="phonetics">
    <w:name w:val="phonetics"/>
    <w:uiPriority w:val="2"/>
    <w:qFormat/>
    <w:rsid w:val="00572595"/>
    <w:rPr>
      <w:rFonts w:ascii="Arial Unicode MS" w:hAnsi="Arial Unicode MS"/>
      <w:color w:val="808080"/>
    </w:rPr>
  </w:style>
  <w:style w:type="paragraph" w:customStyle="1" w:styleId="reading-head">
    <w:name w:val="reading-head"/>
    <w:basedOn w:val="reading-subhead"/>
    <w:uiPriority w:val="10"/>
    <w:qFormat/>
    <w:rsid w:val="00572595"/>
    <w:pPr>
      <w:spacing w:before="120" w:after="120" w:line="340" w:lineRule="exact"/>
    </w:pPr>
    <w:rPr>
      <w:color w:val="000000" w:themeColor="text1"/>
      <w:sz w:val="28"/>
    </w:rPr>
  </w:style>
  <w:style w:type="character" w:customStyle="1" w:styleId="superscript">
    <w:name w:val="superscript"/>
    <w:uiPriority w:val="2"/>
    <w:qFormat/>
    <w:rsid w:val="00572595"/>
    <w:rPr>
      <w:rFonts w:asciiTheme="minorHAnsi" w:hAnsiTheme="minorHAnsi"/>
      <w:color w:val="000000"/>
      <w:sz w:val="24"/>
      <w:vertAlign w:val="superscript"/>
    </w:rPr>
  </w:style>
  <w:style w:type="character" w:customStyle="1" w:styleId="strikethrough">
    <w:name w:val="strikethrough"/>
    <w:uiPriority w:val="2"/>
    <w:qFormat/>
    <w:rsid w:val="00572595"/>
    <w:rPr>
      <w:rFonts w:ascii="Arial" w:hAnsi="Arial"/>
      <w:strike/>
      <w:dstrike w:val="0"/>
      <w:color w:val="000000"/>
    </w:rPr>
  </w:style>
  <w:style w:type="character" w:customStyle="1" w:styleId="strikethrough-italic">
    <w:name w:val="strikethrough-italic"/>
    <w:uiPriority w:val="2"/>
    <w:qFormat/>
    <w:rsid w:val="00572595"/>
    <w:rPr>
      <w:i/>
      <w:strike/>
      <w:dstrike w:val="0"/>
      <w:color w:val="000000"/>
    </w:rPr>
  </w:style>
  <w:style w:type="character" w:styleId="CommentReference">
    <w:name w:val="annotation reference"/>
    <w:uiPriority w:val="99"/>
    <w:semiHidden/>
    <w:unhideWhenUsed/>
    <w:qFormat/>
    <w:locked/>
    <w:rsid w:val="00572595"/>
    <w:rPr>
      <w:sz w:val="16"/>
      <w:szCs w:val="16"/>
    </w:rPr>
  </w:style>
  <w:style w:type="character" w:customStyle="1" w:styleId="track-number">
    <w:name w:val="track-number"/>
    <w:uiPriority w:val="2"/>
    <w:qFormat/>
    <w:rsid w:val="00A832D9"/>
    <w:rPr>
      <w:rFonts w:ascii="Arial Black" w:hAnsi="Arial Black"/>
      <w:b/>
      <w:bCs/>
      <w:i w:val="0"/>
      <w:color w:val="808080"/>
      <w:sz w:val="18"/>
    </w:rPr>
  </w:style>
  <w:style w:type="character" w:customStyle="1" w:styleId="example-answer">
    <w:name w:val="example-answer"/>
    <w:uiPriority w:val="2"/>
    <w:qFormat/>
    <w:rsid w:val="00572595"/>
    <w:rPr>
      <w:i/>
      <w:color w:val="808080"/>
    </w:rPr>
  </w:style>
  <w:style w:type="character" w:customStyle="1" w:styleId="example-answer--underlined">
    <w:name w:val="example-answer--underlined"/>
    <w:uiPriority w:val="2"/>
    <w:qFormat/>
    <w:rsid w:val="00572595"/>
    <w:rPr>
      <w:i/>
      <w:color w:val="808080"/>
      <w:u w:val="single" w:color="000000"/>
    </w:rPr>
  </w:style>
  <w:style w:type="paragraph" w:customStyle="1" w:styleId="table-head">
    <w:name w:val="table-head"/>
    <w:basedOn w:val="Normal"/>
    <w:uiPriority w:val="2"/>
    <w:qFormat/>
    <w:rsid w:val="00572595"/>
    <w:pPr>
      <w:spacing w:line="320" w:lineRule="exact"/>
    </w:pPr>
    <w:rPr>
      <w:rFonts w:asciiTheme="minorHAnsi" w:hAnsiTheme="minorHAnsi"/>
      <w:b/>
      <w:color w:val="000000"/>
      <w:sz w:val="21"/>
    </w:rPr>
  </w:style>
  <w:style w:type="paragraph" w:customStyle="1" w:styleId="table-text">
    <w:name w:val="table-text"/>
    <w:basedOn w:val="Normal"/>
    <w:uiPriority w:val="2"/>
    <w:qFormat/>
    <w:rsid w:val="00572595"/>
    <w:pPr>
      <w:spacing w:line="280" w:lineRule="exact"/>
    </w:pPr>
    <w:rPr>
      <w:rFonts w:asciiTheme="minorHAnsi" w:hAnsiTheme="minorHAnsi"/>
      <w:color w:val="000000"/>
    </w:rPr>
  </w:style>
  <w:style w:type="character" w:customStyle="1" w:styleId="head-activityType">
    <w:name w:val="head-activityType"/>
    <w:basedOn w:val="DefaultParagraphFont"/>
    <w:uiPriority w:val="11"/>
    <w:locked/>
    <w:rsid w:val="00572595"/>
    <w:rPr>
      <w:color w:val="0070C0"/>
    </w:rPr>
  </w:style>
  <w:style w:type="paragraph" w:customStyle="1" w:styleId="Note">
    <w:name w:val="Note"/>
    <w:basedOn w:val="Normal"/>
    <w:uiPriority w:val="14"/>
    <w:qFormat/>
    <w:rsid w:val="00572595"/>
    <w:pPr>
      <w:spacing w:after="60" w:line="340" w:lineRule="exact"/>
    </w:pPr>
    <w:rPr>
      <w:rFonts w:ascii="Arial" w:hAnsi="Arial"/>
      <w:color w:val="7030A0"/>
      <w:sz w:val="22"/>
    </w:rPr>
  </w:style>
  <w:style w:type="character" w:styleId="Hyperlink">
    <w:name w:val="Hyperlink"/>
    <w:basedOn w:val="DefaultParagraphFont"/>
    <w:uiPriority w:val="99"/>
    <w:unhideWhenUsed/>
    <w:locked/>
    <w:rsid w:val="0057259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locked/>
    <w:rsid w:val="00572595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locked/>
    <w:rsid w:val="00572595"/>
    <w:rPr>
      <w:rFonts w:ascii="Times New Roman" w:hAnsi="Times New Roman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572595"/>
    <w:rPr>
      <w:rFonts w:ascii="Times New Roman" w:eastAsia="Calibri" w:hAnsi="Times New Roman" w:cs="Times New Roman"/>
      <w:sz w:val="18"/>
      <w:szCs w:val="18"/>
    </w:rPr>
  </w:style>
  <w:style w:type="paragraph" w:customStyle="1" w:styleId="phrase-pool">
    <w:name w:val="phrase-pool"/>
    <w:basedOn w:val="Normal"/>
    <w:uiPriority w:val="1"/>
    <w:qFormat/>
    <w:rsid w:val="00572595"/>
    <w:pPr>
      <w:pBdr>
        <w:top w:val="single" w:sz="8" w:space="2" w:color="808080"/>
        <w:left w:val="single" w:sz="8" w:space="2" w:color="808080"/>
        <w:bottom w:val="single" w:sz="8" w:space="2" w:color="808080"/>
        <w:right w:val="single" w:sz="8" w:space="2" w:color="808080"/>
      </w:pBdr>
      <w:tabs>
        <w:tab w:val="left" w:pos="284"/>
      </w:tabs>
      <w:snapToGrid w:val="0"/>
      <w:spacing w:before="120" w:line="320" w:lineRule="exact"/>
      <w:ind w:left="624" w:right="567" w:hanging="284"/>
      <w:contextualSpacing/>
    </w:pPr>
    <w:rPr>
      <w:rFonts w:asciiTheme="minorHAnsi" w:hAnsiTheme="minorHAnsi"/>
      <w:color w:val="000000"/>
    </w:rPr>
  </w:style>
  <w:style w:type="paragraph" w:customStyle="1" w:styleId="reading-text">
    <w:name w:val="reading-text"/>
    <w:uiPriority w:val="10"/>
    <w:qFormat/>
    <w:rsid w:val="00572595"/>
    <w:pPr>
      <w:keepNext/>
      <w:keepLines/>
      <w:pBdr>
        <w:top w:val="single" w:sz="8" w:space="4" w:color="808080"/>
        <w:left w:val="single" w:sz="8" w:space="4" w:color="808080"/>
        <w:bottom w:val="single" w:sz="8" w:space="4" w:color="808080"/>
        <w:right w:val="single" w:sz="8" w:space="4" w:color="808080"/>
      </w:pBdr>
      <w:tabs>
        <w:tab w:val="left" w:pos="284"/>
      </w:tabs>
      <w:spacing w:after="60" w:line="320" w:lineRule="exact"/>
      <w:ind w:left="397" w:right="567"/>
    </w:pPr>
    <w:rPr>
      <w:rFonts w:ascii="Calibri Light" w:eastAsia="Calibri" w:hAnsi="Calibri Light" w:cs="Times New Roman"/>
      <w:bCs/>
      <w:color w:val="000000"/>
    </w:rPr>
  </w:style>
  <w:style w:type="paragraph" w:customStyle="1" w:styleId="activity-numbered--double-digits">
    <w:name w:val="activity-numbered--double-digits"/>
    <w:uiPriority w:val="2"/>
    <w:qFormat/>
    <w:rsid w:val="00572595"/>
    <w:pPr>
      <w:keepNext/>
      <w:keepLines/>
      <w:adjustRightInd w:val="0"/>
      <w:snapToGrid w:val="0"/>
      <w:spacing w:line="320" w:lineRule="exact"/>
      <w:ind w:left="567" w:right="851" w:hanging="397"/>
    </w:pPr>
    <w:rPr>
      <w:rFonts w:eastAsia="Calibri" w:cs="Times New Roman"/>
      <w:bCs/>
      <w:color w:val="000000"/>
    </w:rPr>
  </w:style>
  <w:style w:type="character" w:customStyle="1" w:styleId="dialogue-speaker">
    <w:name w:val="dialogue-speaker"/>
    <w:uiPriority w:val="2"/>
    <w:qFormat/>
    <w:rsid w:val="00572595"/>
    <w:rPr>
      <w:b/>
      <w:color w:val="808080"/>
    </w:rPr>
  </w:style>
  <w:style w:type="paragraph" w:styleId="CommentText">
    <w:name w:val="annotation text"/>
    <w:basedOn w:val="Normal"/>
    <w:link w:val="CommentTextChar"/>
    <w:uiPriority w:val="99"/>
    <w:unhideWhenUsed/>
    <w:qFormat/>
    <w:locked/>
    <w:rsid w:val="00572595"/>
    <w:rPr>
      <w:rFonts w:ascii="Arial" w:hAnsi="Arial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572595"/>
    <w:rPr>
      <w:rFonts w:ascii="Arial" w:eastAsia="Calibri" w:hAnsi="Arial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57259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2595"/>
    <w:rPr>
      <w:rFonts w:ascii="Arial" w:eastAsia="Calibri" w:hAnsi="Arial" w:cs="Times New Roman"/>
      <w:b/>
      <w:bCs/>
      <w:sz w:val="20"/>
      <w:szCs w:val="20"/>
    </w:rPr>
  </w:style>
  <w:style w:type="paragraph" w:customStyle="1" w:styleId="activity-head">
    <w:name w:val="activity-head"/>
    <w:uiPriority w:val="2"/>
    <w:qFormat/>
    <w:rsid w:val="00572595"/>
    <w:pPr>
      <w:spacing w:before="120" w:line="320" w:lineRule="exact"/>
      <w:ind w:left="284"/>
    </w:pPr>
    <w:rPr>
      <w:rFonts w:eastAsia="Calibri" w:cs="Times New Roman"/>
      <w:b/>
      <w:bCs/>
      <w:color w:val="000000"/>
    </w:rPr>
  </w:style>
  <w:style w:type="paragraph" w:customStyle="1" w:styleId="activity-bulleted">
    <w:name w:val="activity-bulleted"/>
    <w:uiPriority w:val="2"/>
    <w:qFormat/>
    <w:rsid w:val="00572595"/>
    <w:pPr>
      <w:keepNext/>
      <w:keepLines/>
      <w:numPr>
        <w:numId w:val="1"/>
      </w:numPr>
      <w:spacing w:line="320" w:lineRule="exact"/>
    </w:pPr>
    <w:rPr>
      <w:rFonts w:eastAsia="Calibri" w:cs="Times New Roman"/>
      <w:bCs/>
      <w:color w:val="000000"/>
    </w:rPr>
  </w:style>
  <w:style w:type="paragraph" w:customStyle="1" w:styleId="dialogue">
    <w:name w:val="dialogue"/>
    <w:uiPriority w:val="2"/>
    <w:qFormat/>
    <w:rsid w:val="007C213E"/>
    <w:pPr>
      <w:keepNext/>
      <w:keepLines/>
      <w:spacing w:line="32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styleId="TOC1">
    <w:name w:val="toc 1"/>
    <w:basedOn w:val="Normal"/>
    <w:next w:val="Normal"/>
    <w:autoRedefine/>
    <w:uiPriority w:val="39"/>
    <w:unhideWhenUsed/>
    <w:locked/>
    <w:rsid w:val="00572595"/>
    <w:pPr>
      <w:spacing w:before="360"/>
    </w:pPr>
    <w:rPr>
      <w:rFonts w:asciiTheme="majorHAnsi" w:hAnsiTheme="majorHAnsi" w:cstheme="majorHAnsi"/>
      <w:b/>
      <w:bCs/>
      <w:caps/>
    </w:rPr>
  </w:style>
  <w:style w:type="paragraph" w:styleId="TOC2">
    <w:name w:val="toc 2"/>
    <w:basedOn w:val="Normal"/>
    <w:next w:val="Normal"/>
    <w:autoRedefine/>
    <w:uiPriority w:val="39"/>
    <w:unhideWhenUsed/>
    <w:locked/>
    <w:rsid w:val="00572595"/>
    <w:pPr>
      <w:spacing w:before="240"/>
    </w:pPr>
    <w:rPr>
      <w:rFonts w:cstheme="minorHAnsi"/>
      <w:b/>
      <w:bCs/>
      <w:sz w:val="20"/>
      <w:szCs w:val="20"/>
    </w:rPr>
  </w:style>
  <w:style w:type="paragraph" w:styleId="TOC3">
    <w:name w:val="toc 3"/>
    <w:basedOn w:val="Normal"/>
    <w:next w:val="Normal"/>
    <w:autoRedefine/>
    <w:uiPriority w:val="39"/>
    <w:unhideWhenUsed/>
    <w:locked/>
    <w:rsid w:val="00572595"/>
    <w:pPr>
      <w:ind w:left="240"/>
    </w:pPr>
    <w:rPr>
      <w:rFonts w:cstheme="minorHAnsi"/>
      <w:sz w:val="20"/>
      <w:szCs w:val="20"/>
    </w:rPr>
  </w:style>
  <w:style w:type="paragraph" w:styleId="TOC4">
    <w:name w:val="toc 4"/>
    <w:basedOn w:val="Normal"/>
    <w:next w:val="Normal"/>
    <w:autoRedefine/>
    <w:uiPriority w:val="39"/>
    <w:semiHidden/>
    <w:unhideWhenUsed/>
    <w:locked/>
    <w:rsid w:val="00572595"/>
    <w:pPr>
      <w:ind w:left="480"/>
    </w:pPr>
    <w:rPr>
      <w:rFonts w:cs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locked/>
    <w:rsid w:val="00572595"/>
    <w:pPr>
      <w:ind w:left="720"/>
    </w:pPr>
    <w:rPr>
      <w:rFonts w:cs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locked/>
    <w:rsid w:val="00572595"/>
    <w:pPr>
      <w:ind w:left="960"/>
    </w:pPr>
    <w:rPr>
      <w:rFonts w:cs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locked/>
    <w:rsid w:val="00572595"/>
    <w:pPr>
      <w:ind w:left="1200"/>
    </w:pPr>
    <w:rPr>
      <w:rFonts w:cs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locked/>
    <w:rsid w:val="00572595"/>
    <w:pPr>
      <w:ind w:left="1440"/>
    </w:pPr>
    <w:rPr>
      <w:rFonts w:cs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locked/>
    <w:rsid w:val="00572595"/>
    <w:pPr>
      <w:ind w:left="1680"/>
    </w:pPr>
    <w:rPr>
      <w:rFonts w:cstheme="minorHAnsi"/>
      <w:sz w:val="20"/>
      <w:szCs w:val="20"/>
    </w:rPr>
  </w:style>
  <w:style w:type="paragraph" w:styleId="Revision">
    <w:name w:val="Revision"/>
    <w:hidden/>
    <w:uiPriority w:val="99"/>
    <w:semiHidden/>
    <w:rsid w:val="00E04102"/>
    <w:rPr>
      <w:rFonts w:ascii="Arial" w:hAnsi="Arial"/>
      <w:sz w:val="22"/>
    </w:rPr>
  </w:style>
  <w:style w:type="character" w:customStyle="1" w:styleId="tick-cross">
    <w:name w:val="tick-cross"/>
    <w:uiPriority w:val="2"/>
    <w:qFormat/>
    <w:rsid w:val="00572595"/>
    <w:rPr>
      <w:rFonts w:ascii="Arial Unicode MS" w:hAnsi="Arial Unicode MS"/>
      <w:color w:val="000000" w:themeColor="text1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locked/>
    <w:rsid w:val="00572595"/>
    <w:rPr>
      <w:color w:val="954F72" w:themeColor="followedHyperlink"/>
      <w:u w:val="single"/>
    </w:rPr>
  </w:style>
  <w:style w:type="table" w:customStyle="1" w:styleId="wordpool-table">
    <w:name w:val="wordpool-table"/>
    <w:basedOn w:val="TableNormal"/>
    <w:uiPriority w:val="99"/>
    <w:rsid w:val="00572595"/>
    <w:pPr>
      <w:snapToGrid w:val="0"/>
      <w:spacing w:line="340" w:lineRule="exact"/>
      <w:ind w:left="142"/>
    </w:pPr>
    <w:rPr>
      <w:rFonts w:ascii="Arial" w:eastAsia="Calibri" w:hAnsi="Arial" w:cs="Times New Roman"/>
      <w:sz w:val="22"/>
      <w:szCs w:val="20"/>
      <w:lang w:eastAsia="en-GB"/>
    </w:rPr>
    <w:tblPr>
      <w:tblInd w:w="284" w:type="dxa"/>
      <w:tblBorders>
        <w:top w:val="single" w:sz="4" w:space="0" w:color="808080"/>
        <w:left w:val="single" w:sz="4" w:space="0" w:color="808080"/>
        <w:bottom w:val="single" w:sz="4" w:space="0" w:color="808080"/>
        <w:right w:val="single" w:sz="4" w:space="0" w:color="808080"/>
      </w:tblBorders>
      <w:tblCellMar>
        <w:top w:w="85" w:type="dxa"/>
        <w:bottom w:w="85" w:type="dxa"/>
      </w:tblCellMar>
    </w:tblPr>
  </w:style>
  <w:style w:type="character" w:customStyle="1" w:styleId="checkbox--large">
    <w:name w:val="checkbox--large"/>
    <w:uiPriority w:val="2"/>
    <w:qFormat/>
    <w:rsid w:val="00572595"/>
    <w:rPr>
      <w:rFonts w:ascii="Segoe UI Symbol" w:hAnsi="Segoe UI Symbol"/>
      <w:color w:val="808080"/>
      <w:position w:val="-10"/>
      <w:sz w:val="40"/>
    </w:rPr>
  </w:style>
  <w:style w:type="paragraph" w:customStyle="1" w:styleId="wordpool-text">
    <w:name w:val="wordpool-text"/>
    <w:basedOn w:val="Normal"/>
    <w:autoRedefine/>
    <w:uiPriority w:val="1"/>
    <w:qFormat/>
    <w:rsid w:val="007D0B37"/>
    <w:pPr>
      <w:pBdr>
        <w:top w:val="single" w:sz="4" w:space="4" w:color="A6A6A6"/>
        <w:left w:val="single" w:sz="4" w:space="4" w:color="A6A6A6"/>
        <w:bottom w:val="single" w:sz="4" w:space="4" w:color="A6A6A6"/>
        <w:right w:val="single" w:sz="4" w:space="4" w:color="A6A6A6"/>
      </w:pBdr>
      <w:spacing w:before="120" w:after="240" w:line="320" w:lineRule="exact"/>
      <w:ind w:left="397" w:right="3795"/>
    </w:pPr>
    <w:rPr>
      <w:rFonts w:asciiTheme="minorHAnsi" w:hAnsiTheme="minorHAnsi"/>
      <w:spacing w:val="-4"/>
      <w:sz w:val="28"/>
    </w:rPr>
  </w:style>
  <w:style w:type="paragraph" w:customStyle="1" w:styleId="activity-unnumbered">
    <w:name w:val="activity-unnumbered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  <w:ind w:left="284" w:right="851"/>
    </w:pPr>
    <w:rPr>
      <w:rFonts w:eastAsia="Calibri" w:cs="Times New Roman"/>
      <w:bCs/>
      <w:color w:val="000000"/>
    </w:rPr>
  </w:style>
  <w:style w:type="paragraph" w:customStyle="1" w:styleId="activity-numbered--mpc">
    <w:name w:val="activity-numbered--mpc"/>
    <w:uiPriority w:val="2"/>
    <w:qFormat/>
    <w:rsid w:val="00E12FC6"/>
    <w:pPr>
      <w:keepNext/>
      <w:keepLines/>
      <w:tabs>
        <w:tab w:val="left" w:pos="851"/>
        <w:tab w:val="left" w:pos="3686"/>
        <w:tab w:val="left" w:pos="3969"/>
        <w:tab w:val="left" w:pos="6804"/>
        <w:tab w:val="left" w:pos="7088"/>
      </w:tabs>
      <w:spacing w:line="320" w:lineRule="exact"/>
      <w:ind w:left="851" w:hanging="284"/>
    </w:pPr>
    <w:rPr>
      <w:rFonts w:eastAsia="Calibri" w:cs="Times New Roman"/>
      <w:bCs/>
      <w:color w:val="000000"/>
    </w:rPr>
  </w:style>
  <w:style w:type="paragraph" w:customStyle="1" w:styleId="head-a">
    <w:name w:val="head-a"/>
    <w:qFormat/>
    <w:rsid w:val="00572595"/>
    <w:pPr>
      <w:keepNext/>
      <w:keepLines/>
      <w:spacing w:before="120" w:after="120" w:line="340" w:lineRule="exact"/>
    </w:pPr>
    <w:rPr>
      <w:rFonts w:eastAsia="Times New Roman" w:cs="Times New Roman"/>
      <w:b/>
      <w:color w:val="000000"/>
      <w:sz w:val="32"/>
      <w:szCs w:val="32"/>
    </w:rPr>
  </w:style>
  <w:style w:type="paragraph" w:customStyle="1" w:styleId="head-b">
    <w:name w:val="head-b"/>
    <w:qFormat/>
    <w:rsid w:val="00572595"/>
    <w:pPr>
      <w:keepNext/>
      <w:keepLines/>
      <w:spacing w:before="120" w:after="60" w:line="340" w:lineRule="exact"/>
    </w:pPr>
    <w:rPr>
      <w:rFonts w:eastAsia="Calibri" w:cs="Times New Roman"/>
      <w:b/>
      <w:color w:val="808080"/>
      <w:sz w:val="32"/>
    </w:rPr>
  </w:style>
  <w:style w:type="paragraph" w:customStyle="1" w:styleId="head-c">
    <w:name w:val="head-c"/>
    <w:qFormat/>
    <w:rsid w:val="00572595"/>
    <w:pPr>
      <w:keepNext/>
      <w:keepLines/>
      <w:spacing w:before="60" w:after="60" w:line="340" w:lineRule="exact"/>
      <w:ind w:left="709" w:hanging="425"/>
    </w:pPr>
    <w:rPr>
      <w:rFonts w:eastAsia="Calibri" w:cs="Times New Roman"/>
      <w:b/>
      <w:color w:val="000000"/>
      <w:sz w:val="28"/>
    </w:rPr>
  </w:style>
  <w:style w:type="paragraph" w:customStyle="1" w:styleId="head-d">
    <w:name w:val="head-d"/>
    <w:next w:val="instruction-unnumbered"/>
    <w:qFormat/>
    <w:rsid w:val="00572595"/>
    <w:pPr>
      <w:keepNext/>
      <w:keepLines/>
      <w:spacing w:before="240" w:line="340" w:lineRule="exact"/>
      <w:ind w:left="709" w:hanging="425"/>
    </w:pPr>
    <w:rPr>
      <w:rFonts w:eastAsia="Calibri" w:cs="Times New Roman"/>
      <w:b/>
      <w:color w:val="808080"/>
      <w:sz w:val="28"/>
    </w:rPr>
  </w:style>
  <w:style w:type="paragraph" w:customStyle="1" w:styleId="instruction-unnumbered">
    <w:name w:val="instruction-unnumbered"/>
    <w:basedOn w:val="Normal"/>
    <w:uiPriority w:val="1"/>
    <w:qFormat/>
    <w:rsid w:val="00572595"/>
    <w:pPr>
      <w:tabs>
        <w:tab w:val="left" w:pos="284"/>
        <w:tab w:val="left" w:pos="567"/>
        <w:tab w:val="left" w:pos="709"/>
        <w:tab w:val="left" w:pos="1134"/>
      </w:tabs>
      <w:snapToGrid w:val="0"/>
      <w:spacing w:before="60" w:after="60" w:line="320" w:lineRule="exact"/>
      <w:ind w:left="284" w:right="851"/>
    </w:pPr>
    <w:rPr>
      <w:rFonts w:asciiTheme="minorHAnsi" w:hAnsiTheme="minorHAnsi"/>
      <w:b/>
      <w:color w:val="000000"/>
      <w:sz w:val="26"/>
    </w:rPr>
  </w:style>
  <w:style w:type="paragraph" w:styleId="Title">
    <w:name w:val="Title"/>
    <w:aliases w:val="title"/>
    <w:basedOn w:val="Normal"/>
    <w:next w:val="Normal"/>
    <w:link w:val="TitleChar"/>
    <w:uiPriority w:val="10"/>
    <w:semiHidden/>
    <w:qFormat/>
    <w:rsid w:val="00572595"/>
    <w:pPr>
      <w:spacing w:before="240" w:after="120" w:line="340" w:lineRule="exact"/>
      <w:contextualSpacing/>
    </w:pPr>
    <w:rPr>
      <w:rFonts w:ascii="Arial" w:eastAsia="Times New Roman" w:hAnsi="Arial"/>
      <w:b/>
      <w:color w:val="000000"/>
      <w:spacing w:val="-10"/>
      <w:kern w:val="28"/>
      <w:sz w:val="32"/>
      <w:szCs w:val="56"/>
    </w:rPr>
  </w:style>
  <w:style w:type="character" w:customStyle="1" w:styleId="TitleChar">
    <w:name w:val="Title Char"/>
    <w:aliases w:val="title Char"/>
    <w:link w:val="Title"/>
    <w:uiPriority w:val="10"/>
    <w:semiHidden/>
    <w:rsid w:val="00572595"/>
    <w:rPr>
      <w:rFonts w:ascii="Arial" w:eastAsia="Times New Roman" w:hAnsi="Arial" w:cs="Times New Roman"/>
      <w:b/>
      <w:color w:val="000000"/>
      <w:spacing w:val="-10"/>
      <w:kern w:val="28"/>
      <w:sz w:val="32"/>
      <w:szCs w:val="56"/>
    </w:rPr>
  </w:style>
  <w:style w:type="character" w:customStyle="1" w:styleId="checkbox">
    <w:name w:val="checkbox"/>
    <w:uiPriority w:val="2"/>
    <w:qFormat/>
    <w:rsid w:val="00572595"/>
    <w:rPr>
      <w:rFonts w:ascii="Segoe UI Symbol" w:hAnsi="Segoe UI Symbol" w:cs="Arial Unicode MS"/>
      <w:color w:val="808080"/>
      <w:spacing w:val="0"/>
      <w:w w:val="100"/>
      <w:position w:val="-6"/>
      <w:sz w:val="36"/>
      <w:szCs w:val="40"/>
    </w:rPr>
  </w:style>
  <w:style w:type="character" w:customStyle="1" w:styleId="wol">
    <w:name w:val="wol"/>
    <w:uiPriority w:val="2"/>
    <w:qFormat/>
    <w:rsid w:val="00572595"/>
    <w:rPr>
      <w:rFonts w:asciiTheme="minorHAnsi" w:hAnsiTheme="minorHAnsi"/>
      <w:b w:val="0"/>
      <w:i w:val="0"/>
      <w:color w:val="000000"/>
      <w:position w:val="0"/>
      <w:sz w:val="24"/>
      <w:u w:val="single" w:color="000000"/>
    </w:rPr>
  </w:style>
  <w:style w:type="paragraph" w:customStyle="1" w:styleId="activity-numbered--centered">
    <w:name w:val="activity-numbered--centered"/>
    <w:uiPriority w:val="1"/>
    <w:qFormat/>
    <w:rsid w:val="00FD0FA2"/>
    <w:pPr>
      <w:keepNext/>
      <w:keepLines/>
      <w:tabs>
        <w:tab w:val="left" w:pos="284"/>
      </w:tabs>
      <w:spacing w:after="60" w:line="320" w:lineRule="exact"/>
      <w:jc w:val="center"/>
    </w:pPr>
    <w:rPr>
      <w:rFonts w:eastAsia="Calibri" w:cs="Times New Roman (Body CS)"/>
      <w:bCs/>
      <w:color w:val="000000"/>
      <w:sz w:val="28"/>
    </w:rPr>
  </w:style>
  <w:style w:type="paragraph" w:customStyle="1" w:styleId="activity-numbered--table">
    <w:name w:val="activity-numbered--table"/>
    <w:basedOn w:val="activity-numbered"/>
    <w:uiPriority w:val="2"/>
    <w:qFormat/>
    <w:rsid w:val="00572595"/>
    <w:pPr>
      <w:tabs>
        <w:tab w:val="left" w:pos="284"/>
      </w:tabs>
      <w:spacing w:after="60"/>
      <w:ind w:left="284" w:right="0"/>
    </w:pPr>
    <w:rPr>
      <w:rFonts w:cs="Times New Roman (Body CS)"/>
    </w:rPr>
  </w:style>
  <w:style w:type="character" w:customStyle="1" w:styleId="audio-icon">
    <w:name w:val="audio-icon"/>
    <w:uiPriority w:val="2"/>
    <w:qFormat/>
    <w:rsid w:val="00572595"/>
    <w:rPr>
      <w:position w:val="-6"/>
    </w:rPr>
  </w:style>
  <w:style w:type="character" w:customStyle="1" w:styleId="marks-frame">
    <w:name w:val="marks-frame"/>
    <w:uiPriority w:val="6"/>
    <w:qFormat/>
    <w:rsid w:val="00572595"/>
    <w:rPr>
      <w:rFonts w:ascii="Calibri" w:hAnsi="Calibri"/>
      <w:b/>
      <w:i w:val="0"/>
      <w:sz w:val="24"/>
      <w:bdr w:val="single" w:sz="6" w:space="0" w:color="808080"/>
    </w:rPr>
  </w:style>
  <w:style w:type="character" w:customStyle="1" w:styleId="instruction-italic">
    <w:name w:val="instruction-italic"/>
    <w:basedOn w:val="DefaultParagraphFont"/>
    <w:uiPriority w:val="1"/>
    <w:qFormat/>
    <w:rsid w:val="00572595"/>
    <w:rPr>
      <w:i/>
    </w:rPr>
  </w:style>
  <w:style w:type="paragraph" w:styleId="NormalWeb">
    <w:name w:val="Normal (Web)"/>
    <w:basedOn w:val="Normal"/>
    <w:uiPriority w:val="99"/>
    <w:semiHidden/>
    <w:unhideWhenUsed/>
    <w:locked/>
    <w:rsid w:val="00572595"/>
    <w:pPr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character" w:styleId="PageNumber">
    <w:name w:val="page number"/>
    <w:uiPriority w:val="99"/>
    <w:unhideWhenUsed/>
    <w:locked/>
    <w:rsid w:val="00572595"/>
    <w:rPr>
      <w:rFonts w:ascii="Arial" w:hAnsi="Arial"/>
      <w:color w:val="808080"/>
      <w:sz w:val="22"/>
    </w:rPr>
  </w:style>
  <w:style w:type="paragraph" w:styleId="ListParagraph">
    <w:name w:val="List Paragraph"/>
    <w:basedOn w:val="Normal"/>
    <w:uiPriority w:val="34"/>
    <w:semiHidden/>
    <w:unhideWhenUsed/>
    <w:qFormat/>
    <w:locked/>
    <w:rsid w:val="00572595"/>
    <w:pPr>
      <w:ind w:left="720"/>
      <w:contextualSpacing/>
    </w:pPr>
  </w:style>
  <w:style w:type="paragraph" w:customStyle="1" w:styleId="reading-subhead">
    <w:name w:val="reading-subhead"/>
    <w:basedOn w:val="reading-text"/>
    <w:uiPriority w:val="10"/>
    <w:qFormat/>
    <w:rsid w:val="00572595"/>
    <w:pPr>
      <w:snapToGrid w:val="0"/>
      <w:spacing w:before="240" w:after="0"/>
    </w:pPr>
    <w:rPr>
      <w:rFonts w:asciiTheme="minorHAnsi" w:hAnsiTheme="minorHAnsi" w:cs="Times New Roman (Body CS)"/>
      <w:b/>
      <w:color w:val="808080" w:themeColor="background1" w:themeShade="80"/>
    </w:rPr>
  </w:style>
  <w:style w:type="paragraph" w:customStyle="1" w:styleId="activity-numbered--table--doubleDigits">
    <w:name w:val="activity-numbered--table--doubleDigits"/>
    <w:basedOn w:val="activity-numbered--table"/>
    <w:uiPriority w:val="2"/>
    <w:qFormat/>
    <w:rsid w:val="00572595"/>
    <w:pPr>
      <w:framePr w:hSpace="180" w:wrap="around" w:vAnchor="text" w:hAnchor="text" w:y="1"/>
      <w:ind w:left="397" w:hanging="397"/>
      <w:suppressOverlap/>
    </w:pPr>
  </w:style>
  <w:style w:type="paragraph" w:customStyle="1" w:styleId="marks">
    <w:name w:val="marks"/>
    <w:uiPriority w:val="6"/>
    <w:qFormat/>
    <w:rsid w:val="00572595"/>
    <w:pPr>
      <w:keepNext/>
      <w:keepLines/>
      <w:tabs>
        <w:tab w:val="right" w:pos="9639"/>
      </w:tabs>
      <w:spacing w:before="120"/>
      <w:ind w:left="284"/>
      <w:jc w:val="right"/>
    </w:pPr>
    <w:rPr>
      <w:rFonts w:eastAsia="Calibri" w:cs="Times New Roman"/>
      <w:b/>
      <w:bCs/>
      <w:color w:val="000000"/>
      <w:szCs w:val="20"/>
    </w:rPr>
  </w:style>
  <w:style w:type="paragraph" w:customStyle="1" w:styleId="article-generic--text">
    <w:name w:val="article-generic--text"/>
    <w:uiPriority w:val="4"/>
    <w:rsid w:val="00572595"/>
    <w:pPr>
      <w:keepNext/>
      <w:keepLines/>
      <w:suppressAutoHyphens/>
      <w:autoSpaceDE w:val="0"/>
      <w:autoSpaceDN w:val="0"/>
      <w:adjustRightInd w:val="0"/>
      <w:spacing w:before="60" w:after="60" w:line="280" w:lineRule="exact"/>
      <w:ind w:left="85" w:right="85"/>
      <w:textAlignment w:val="center"/>
    </w:pPr>
    <w:rPr>
      <w:rFonts w:ascii="Calibri Light" w:eastAsia="Calibri" w:hAnsi="Calibri Light" w:cs="Source Sans Pro"/>
      <w:color w:val="000000"/>
      <w:position w:val="6"/>
      <w:szCs w:val="20"/>
      <w:lang w:eastAsia="en-GB"/>
    </w:rPr>
  </w:style>
  <w:style w:type="paragraph" w:customStyle="1" w:styleId="article-generic--quote">
    <w:name w:val="article-generic--quote"/>
    <w:basedOn w:val="Normal"/>
    <w:uiPriority w:val="4"/>
    <w:rsid w:val="00572595"/>
    <w:pPr>
      <w:suppressAutoHyphens/>
      <w:autoSpaceDE w:val="0"/>
      <w:autoSpaceDN w:val="0"/>
      <w:adjustRightInd w:val="0"/>
      <w:spacing w:before="60" w:after="60"/>
      <w:ind w:left="85" w:right="85"/>
      <w:jc w:val="center"/>
      <w:textAlignment w:val="center"/>
    </w:pPr>
    <w:rPr>
      <w:rFonts w:ascii="Calibri Light" w:hAnsi="Calibri Light" w:cs="Source Sans Pro"/>
      <w:i/>
      <w:iCs/>
      <w:color w:val="000000"/>
      <w:lang w:eastAsia="en-GB"/>
    </w:rPr>
  </w:style>
  <w:style w:type="paragraph" w:customStyle="1" w:styleId="article-generic--panel">
    <w:name w:val="article-generic--panel"/>
    <w:uiPriority w:val="4"/>
    <w:rsid w:val="00572595"/>
    <w:pPr>
      <w:keepNext/>
      <w:keepLines/>
      <w:pBdr>
        <w:top w:val="single" w:sz="18" w:space="2" w:color="FFFFFF" w:themeColor="background1"/>
        <w:left w:val="single" w:sz="18" w:space="4" w:color="FFFFFF" w:themeColor="background1"/>
        <w:right w:val="single" w:sz="18" w:space="4" w:color="FFFFFF" w:themeColor="background1"/>
      </w:pBdr>
      <w:shd w:val="clear" w:color="auto" w:fill="D9D9D9" w:themeFill="background1" w:themeFillShade="D9"/>
      <w:spacing w:line="320" w:lineRule="exact"/>
      <w:ind w:left="85" w:right="85"/>
      <w:contextualSpacing/>
      <w:textboxTightWrap w:val="allLines"/>
      <w:outlineLvl w:val="0"/>
    </w:pPr>
    <w:rPr>
      <w:rFonts w:ascii="Calibri" w:eastAsia="Calibri" w:hAnsi="Calibri" w:cs="Source Sans Pro"/>
      <w:color w:val="000000" w:themeColor="text1"/>
      <w:szCs w:val="20"/>
      <w:lang w:eastAsia="en-GB"/>
    </w:rPr>
  </w:style>
  <w:style w:type="paragraph" w:customStyle="1" w:styleId="article-generic--head">
    <w:name w:val="article-generic--head"/>
    <w:uiPriority w:val="4"/>
    <w:qFormat/>
    <w:rsid w:val="00572595"/>
    <w:pPr>
      <w:keepNext/>
      <w:keepLines/>
      <w:spacing w:before="60"/>
      <w:ind w:left="85" w:right="85"/>
    </w:pPr>
    <w:rPr>
      <w:rFonts w:eastAsia="Calibri" w:cstheme="minorHAnsi"/>
      <w:b/>
      <w:bCs/>
      <w:color w:val="000000"/>
      <w:sz w:val="32"/>
      <w:szCs w:val="32"/>
      <w:lang w:eastAsia="en-GB"/>
    </w:rPr>
  </w:style>
  <w:style w:type="paragraph" w:customStyle="1" w:styleId="article-generic--byline">
    <w:name w:val="article-generic--byline"/>
    <w:uiPriority w:val="4"/>
    <w:qFormat/>
    <w:rsid w:val="00572595"/>
    <w:pPr>
      <w:keepNext/>
      <w:keepLines/>
      <w:spacing w:after="60" w:line="240" w:lineRule="exact"/>
      <w:ind w:left="85" w:right="85"/>
    </w:pPr>
    <w:rPr>
      <w:rFonts w:ascii="Calibri" w:eastAsia="Calibri" w:hAnsi="Calibri" w:cs="Calibri"/>
      <w:color w:val="000000"/>
      <w:sz w:val="18"/>
      <w:szCs w:val="18"/>
      <w:lang w:eastAsia="en-GB"/>
    </w:rPr>
  </w:style>
  <w:style w:type="paragraph" w:customStyle="1" w:styleId="article-generic--subhead">
    <w:name w:val="article-generic--subhead"/>
    <w:uiPriority w:val="4"/>
    <w:qFormat/>
    <w:rsid w:val="00572595"/>
    <w:pPr>
      <w:keepNext/>
      <w:keepLines/>
      <w:spacing w:before="200"/>
      <w:ind w:left="85" w:right="85"/>
    </w:pPr>
    <w:rPr>
      <w:rFonts w:eastAsia="Calibri" w:cstheme="minorHAnsi"/>
      <w:b/>
      <w:bCs/>
      <w:color w:val="000000"/>
      <w:lang w:eastAsia="en-GB"/>
    </w:rPr>
  </w:style>
  <w:style w:type="paragraph" w:customStyle="1" w:styleId="blog-digital--menu">
    <w:name w:val="blog-digital--menu"/>
    <w:uiPriority w:val="4"/>
    <w:qFormat/>
    <w:rsid w:val="00572595"/>
    <w:pPr>
      <w:keepNext/>
      <w:keepLines/>
      <w:shd w:val="clear" w:color="auto" w:fill="D9D9D9" w:themeFill="background1" w:themeFillShade="D9"/>
      <w:suppressAutoHyphens/>
      <w:spacing w:before="120" w:after="120" w:line="400" w:lineRule="exact"/>
      <w:ind w:left="85" w:right="85"/>
      <w:contextualSpacing/>
      <w:jc w:val="center"/>
    </w:pPr>
    <w:rPr>
      <w:rFonts w:ascii="Calibri Light" w:eastAsia="Calibri" w:hAnsi="Calibri Light" w:cs="Calibri Light"/>
      <w:color w:val="000000"/>
      <w:position w:val="4"/>
      <w:sz w:val="22"/>
      <w:szCs w:val="22"/>
      <w:lang w:eastAsia="en-GB"/>
    </w:rPr>
  </w:style>
  <w:style w:type="paragraph" w:customStyle="1" w:styleId="blog-digital--head">
    <w:name w:val="blog-digital--head"/>
    <w:uiPriority w:val="4"/>
    <w:qFormat/>
    <w:rsid w:val="00572595"/>
    <w:pPr>
      <w:keepNext/>
      <w:keepLines/>
      <w:spacing w:after="60"/>
      <w:ind w:left="85" w:right="85"/>
    </w:pPr>
    <w:rPr>
      <w:rFonts w:ascii="Calibri Light" w:eastAsia="Calibri" w:hAnsi="Calibri Light" w:cs="Calibri Light"/>
      <w:color w:val="000000"/>
      <w:sz w:val="36"/>
      <w:szCs w:val="36"/>
      <w:lang w:eastAsia="en-GB"/>
    </w:rPr>
  </w:style>
  <w:style w:type="paragraph" w:customStyle="1" w:styleId="blog-digital--byline">
    <w:name w:val="blog-digital--byline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113" w:line="200" w:lineRule="atLeast"/>
      <w:ind w:left="85"/>
      <w:textAlignment w:val="center"/>
    </w:pPr>
    <w:rPr>
      <w:rFonts w:ascii="Calibri Light" w:hAnsi="Calibri Light" w:cs="Calibri Light"/>
      <w:color w:val="000000"/>
      <w:sz w:val="18"/>
      <w:szCs w:val="18"/>
      <w:lang w:eastAsia="en-GB"/>
    </w:rPr>
  </w:style>
  <w:style w:type="paragraph" w:customStyle="1" w:styleId="blog-digital--subhead">
    <w:name w:val="blog-digital--sub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after="60" w:line="320" w:lineRule="atLeast"/>
      <w:ind w:left="85" w:right="85"/>
      <w:textAlignment w:val="center"/>
    </w:pPr>
    <w:rPr>
      <w:rFonts w:ascii="Calibri Light" w:hAnsi="Calibri Light" w:cs="Calibri Light"/>
      <w:color w:val="000000"/>
      <w:sz w:val="28"/>
      <w:lang w:eastAsia="en-GB"/>
    </w:rPr>
  </w:style>
  <w:style w:type="paragraph" w:customStyle="1" w:styleId="blog-digital--text">
    <w:name w:val="blog-digital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 Light" w:eastAsia="Calibri" w:hAnsi="Calibri Light" w:cs="Calibri Light"/>
      <w:color w:val="000000"/>
      <w:szCs w:val="20"/>
      <w:lang w:eastAsia="en-GB"/>
    </w:rPr>
  </w:style>
  <w:style w:type="paragraph" w:customStyle="1" w:styleId="email-digital--header">
    <w:name w:val="email-digital--header"/>
    <w:uiPriority w:val="4"/>
    <w:qFormat/>
    <w:rsid w:val="00572595"/>
    <w:pPr>
      <w:keepNext/>
      <w:keepLines/>
      <w:pBdr>
        <w:bottom w:val="single" w:sz="4" w:space="2" w:color="000000" w:themeColor="text1"/>
        <w:between w:val="single" w:sz="4" w:space="1" w:color="000000" w:themeColor="text1"/>
      </w:pBdr>
      <w:suppressAutoHyphens/>
      <w:spacing w:before="60" w:after="60" w:line="300" w:lineRule="exact"/>
      <w:ind w:left="85" w:right="85"/>
      <w:contextualSpacing/>
    </w:pPr>
    <w:rPr>
      <w:rFonts w:ascii="Calibri" w:eastAsia="Calibri" w:hAnsi="Calibri" w:cs="Calibri"/>
      <w:color w:val="000000"/>
      <w:position w:val="6"/>
      <w:szCs w:val="20"/>
      <w:lang w:eastAsia="en-GB"/>
    </w:rPr>
  </w:style>
  <w:style w:type="paragraph" w:customStyle="1" w:styleId="email-digital--text">
    <w:name w:val="email-digital--text"/>
    <w:uiPriority w:val="4"/>
    <w:qFormat/>
    <w:rsid w:val="00572595"/>
    <w:pPr>
      <w:keepNext/>
      <w:keepLines/>
      <w:suppressAutoHyphens/>
      <w:spacing w:before="120" w:after="120" w:line="280" w:lineRule="exact"/>
      <w:ind w:left="85" w:right="85"/>
      <w:contextualSpacing/>
    </w:pPr>
    <w:rPr>
      <w:rFonts w:ascii="Calibri" w:eastAsia="Calibri" w:hAnsi="Calibri" w:cstheme="minorHAnsi"/>
      <w:color w:val="000000"/>
      <w:szCs w:val="20"/>
      <w:lang w:eastAsia="en-GB"/>
    </w:rPr>
  </w:style>
  <w:style w:type="paragraph" w:customStyle="1" w:styleId="letter-generic--address">
    <w:name w:val="letter-generic--address"/>
    <w:uiPriority w:val="4"/>
    <w:qFormat/>
    <w:rsid w:val="00572595"/>
    <w:pPr>
      <w:keepNext/>
      <w:keepLines/>
      <w:tabs>
        <w:tab w:val="left" w:pos="5211"/>
      </w:tabs>
      <w:suppressAutoHyphens/>
      <w:spacing w:before="240" w:line="280" w:lineRule="exact"/>
      <w:ind w:right="567"/>
      <w:contextualSpacing/>
      <w:jc w:val="right"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letter-generic--text">
    <w:name w:val="letter-generic--text"/>
    <w:uiPriority w:val="4"/>
    <w:qFormat/>
    <w:rsid w:val="00572595"/>
    <w:pPr>
      <w:keepNext/>
      <w:keepLines/>
      <w:suppressAutoHyphens/>
      <w:spacing w:before="120" w:after="120" w:line="280" w:lineRule="exact"/>
      <w:ind w:left="567" w:right="170"/>
      <w:contextualSpacing/>
    </w:pPr>
    <w:rPr>
      <w:rFonts w:ascii="Calibri Light" w:eastAsia="Calibri" w:hAnsi="Calibri Light" w:cs="Calibri"/>
      <w:color w:val="000000"/>
      <w:szCs w:val="20"/>
      <w:lang w:eastAsia="en-GB"/>
    </w:rPr>
  </w:style>
  <w:style w:type="paragraph" w:customStyle="1" w:styleId="note-generic--text">
    <w:name w:val="note-generic--text"/>
    <w:basedOn w:val="BalloonText"/>
    <w:uiPriority w:val="4"/>
    <w:qFormat/>
    <w:rsid w:val="00572595"/>
    <w:pPr>
      <w:spacing w:before="120" w:after="120" w:line="280" w:lineRule="exact"/>
      <w:ind w:left="142" w:right="142"/>
      <w:contextualSpacing/>
    </w:pPr>
    <w:rPr>
      <w:rFonts w:ascii="Bradley Hand ITC" w:hAnsi="Bradley Hand ITC" w:cs="Calibri"/>
      <w:sz w:val="24"/>
      <w:szCs w:val="22"/>
    </w:rPr>
  </w:style>
  <w:style w:type="paragraph" w:customStyle="1" w:styleId="notice-generic--head">
    <w:name w:val="notice-generic--head"/>
    <w:uiPriority w:val="4"/>
    <w:qFormat/>
    <w:rsid w:val="00572595"/>
    <w:pPr>
      <w:keepNext/>
      <w:keepLines/>
      <w:pBdr>
        <w:bottom w:val="single" w:sz="4" w:space="1" w:color="auto"/>
      </w:pBdr>
      <w:suppressAutoHyphens/>
      <w:adjustRightInd w:val="0"/>
      <w:snapToGrid w:val="0"/>
      <w:spacing w:before="120" w:line="360" w:lineRule="atLeast"/>
      <w:ind w:left="85" w:right="85"/>
      <w:jc w:val="center"/>
    </w:pPr>
    <w:rPr>
      <w:rFonts w:ascii="Calibri" w:eastAsia="Calibri" w:hAnsi="Calibri" w:cs="Calibri"/>
      <w:b/>
      <w:bCs/>
      <w:color w:val="000000"/>
      <w:sz w:val="28"/>
      <w:szCs w:val="28"/>
      <w:lang w:eastAsia="en-GB"/>
    </w:rPr>
  </w:style>
  <w:style w:type="paragraph" w:customStyle="1" w:styleId="notice-generic--subhead">
    <w:name w:val="notice-generic--subhead"/>
    <w:uiPriority w:val="4"/>
    <w:qFormat/>
    <w:rsid w:val="00572595"/>
    <w:pPr>
      <w:keepNext/>
      <w:keepLines/>
      <w:suppressAutoHyphens/>
      <w:spacing w:before="60" w:after="60"/>
      <w:ind w:left="85" w:right="85"/>
      <w:contextualSpacing/>
    </w:pPr>
    <w:rPr>
      <w:rFonts w:ascii="Calibri" w:eastAsia="Calibri" w:hAnsi="Calibri" w:cs="Calibri"/>
      <w:b/>
      <w:bCs/>
      <w:color w:val="000000"/>
      <w:sz w:val="22"/>
      <w:szCs w:val="22"/>
      <w:lang w:eastAsia="en-GB"/>
    </w:rPr>
  </w:style>
  <w:style w:type="paragraph" w:customStyle="1" w:styleId="notice-generic--text">
    <w:name w:val="notice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Calibri" w:eastAsia="Calibri" w:hAnsi="Calibri" w:cs="Calibri"/>
      <w:color w:val="000000"/>
      <w:szCs w:val="20"/>
      <w:lang w:eastAsia="en-GB"/>
    </w:rPr>
  </w:style>
  <w:style w:type="paragraph" w:customStyle="1" w:styleId="review-generic--head">
    <w:name w:val="review-generic--head"/>
    <w:basedOn w:val="Normal"/>
    <w:uiPriority w:val="4"/>
    <w:qFormat/>
    <w:rsid w:val="00572595"/>
    <w:pPr>
      <w:suppressAutoHyphens/>
      <w:autoSpaceDE w:val="0"/>
      <w:autoSpaceDN w:val="0"/>
      <w:adjustRightInd w:val="0"/>
      <w:spacing w:before="60" w:after="113" w:line="400" w:lineRule="atLeast"/>
      <w:ind w:left="85" w:right="85"/>
      <w:contextualSpacing/>
      <w:textAlignment w:val="center"/>
    </w:pPr>
    <w:rPr>
      <w:rFonts w:ascii="Abadi" w:hAnsi="Abadi" w:cs="Calibri"/>
      <w:color w:val="000000"/>
      <w:sz w:val="32"/>
      <w:szCs w:val="36"/>
      <w:lang w:eastAsia="en-GB"/>
    </w:rPr>
  </w:style>
  <w:style w:type="paragraph" w:customStyle="1" w:styleId="review-generic--intro">
    <w:name w:val="review-generic--intro"/>
    <w:uiPriority w:val="4"/>
    <w:qFormat/>
    <w:rsid w:val="00572595"/>
    <w:pPr>
      <w:keepNext/>
      <w:keepLines/>
      <w:suppressAutoHyphens/>
      <w:spacing w:line="280" w:lineRule="exact"/>
      <w:ind w:left="85" w:right="85"/>
    </w:pPr>
    <w:rPr>
      <w:rFonts w:ascii="Abadi" w:eastAsia="Calibri" w:hAnsi="Abadi" w:cs="Calibri"/>
      <w:color w:val="000000"/>
      <w:szCs w:val="22"/>
      <w:lang w:eastAsia="en-GB"/>
    </w:rPr>
  </w:style>
  <w:style w:type="paragraph" w:customStyle="1" w:styleId="review-generic--subhead">
    <w:name w:val="review-generic--subhead"/>
    <w:uiPriority w:val="4"/>
    <w:qFormat/>
    <w:rsid w:val="00572595"/>
    <w:pPr>
      <w:keepNext/>
      <w:keepLines/>
      <w:suppressAutoHyphens/>
      <w:spacing w:before="60" w:line="320" w:lineRule="exact"/>
      <w:ind w:left="85" w:right="85"/>
    </w:pPr>
    <w:rPr>
      <w:rFonts w:ascii="Abadi" w:eastAsia="Calibri" w:hAnsi="Abadi" w:cs="Calibri"/>
      <w:color w:val="000000"/>
      <w:sz w:val="28"/>
      <w:lang w:eastAsia="en-GB"/>
    </w:rPr>
  </w:style>
  <w:style w:type="paragraph" w:customStyle="1" w:styleId="review-generic--text">
    <w:name w:val="review-generic--text"/>
    <w:uiPriority w:val="4"/>
    <w:qFormat/>
    <w:rsid w:val="00572595"/>
    <w:pPr>
      <w:keepNext/>
      <w:keepLines/>
      <w:suppressAutoHyphens/>
      <w:spacing w:after="120" w:line="280" w:lineRule="exact"/>
      <w:ind w:left="85" w:right="85"/>
      <w:contextualSpacing/>
    </w:pPr>
    <w:rPr>
      <w:rFonts w:ascii="Abadi Extra Light" w:eastAsia="Calibri" w:hAnsi="Abadi Extra Light" w:cs="Calibri Light"/>
      <w:color w:val="000000"/>
      <w:szCs w:val="20"/>
      <w:lang w:eastAsia="en-GB"/>
    </w:rPr>
  </w:style>
  <w:style w:type="table" w:customStyle="1" w:styleId="instant-message--container">
    <w:name w:val="instan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top w:w="142" w:type="dxa"/>
        <w:left w:w="142" w:type="dxa"/>
        <w:bottom w:w="142" w:type="dxa"/>
        <w:right w:w="142" w:type="dxa"/>
      </w:tblCellMar>
    </w:tblPr>
  </w:style>
  <w:style w:type="paragraph" w:customStyle="1" w:styleId="article-generic--intro">
    <w:name w:val="article-generic--intro"/>
    <w:uiPriority w:val="4"/>
    <w:qFormat/>
    <w:rsid w:val="00572595"/>
    <w:pPr>
      <w:keepNext/>
      <w:keepLines/>
      <w:spacing w:before="60" w:after="60" w:line="280" w:lineRule="exact"/>
      <w:ind w:left="85" w:right="85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activity-unumbered--before-rdg-text">
    <w:name w:val="activity-unumbered--before-rdg-text"/>
    <w:basedOn w:val="activity-unnumbered"/>
    <w:uiPriority w:val="2"/>
    <w:qFormat/>
    <w:rsid w:val="00572595"/>
    <w:pPr>
      <w:spacing w:before="120" w:after="60" w:line="300" w:lineRule="exact"/>
    </w:pPr>
    <w:rPr>
      <w:rFonts w:ascii="Calibri" w:hAnsi="Calibri"/>
    </w:rPr>
  </w:style>
  <w:style w:type="paragraph" w:customStyle="1" w:styleId="activity-numbered--mpc4">
    <w:name w:val="activity-numbered--mpc4"/>
    <w:basedOn w:val="activity-numbered--mpc"/>
    <w:uiPriority w:val="10"/>
    <w:qFormat/>
    <w:rsid w:val="00572595"/>
    <w:pPr>
      <w:tabs>
        <w:tab w:val="clear" w:pos="3686"/>
        <w:tab w:val="clear" w:pos="3969"/>
        <w:tab w:val="clear" w:pos="6804"/>
        <w:tab w:val="clear" w:pos="7088"/>
        <w:tab w:val="left" w:pos="567"/>
        <w:tab w:val="left" w:pos="1276"/>
        <w:tab w:val="left" w:pos="2552"/>
        <w:tab w:val="left" w:pos="2835"/>
        <w:tab w:val="left" w:pos="4253"/>
        <w:tab w:val="left" w:pos="4536"/>
        <w:tab w:val="left" w:pos="5954"/>
        <w:tab w:val="left" w:pos="6237"/>
      </w:tabs>
      <w:snapToGrid w:val="0"/>
      <w:ind w:left="0" w:firstLine="284"/>
      <w:contextualSpacing/>
    </w:pPr>
    <w:rPr>
      <w:rFonts w:ascii="Calibri" w:hAnsi="Calibri"/>
    </w:rPr>
  </w:style>
  <w:style w:type="table" w:customStyle="1" w:styleId="article-generic--container">
    <w:name w:val="articl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blog-digital--container">
    <w:name w:val="blog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left w:w="0" w:type="dxa"/>
        <w:right w:w="0" w:type="dxa"/>
      </w:tblCellMar>
    </w:tblPr>
    <w:tcPr>
      <w:shd w:val="clear" w:color="auto" w:fill="auto"/>
    </w:tcPr>
  </w:style>
  <w:style w:type="table" w:customStyle="1" w:styleId="email-digital--container">
    <w:name w:val="email-digital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letter-generic--container">
    <w:name w:val="letter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13" w:type="dxa"/>
        <w:right w:w="0" w:type="dxa"/>
      </w:tblCellMar>
    </w:tblPr>
  </w:style>
  <w:style w:type="table" w:customStyle="1" w:styleId="note-generic--container">
    <w:name w:val="note-generic--container"/>
    <w:basedOn w:val="TableNormal"/>
    <w:uiPriority w:val="99"/>
    <w:rsid w:val="006A5AF6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notice-generic--container">
    <w:name w:val="notice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review-generic--container">
    <w:name w:val="review-generic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</w:tblPr>
  </w:style>
  <w:style w:type="table" w:customStyle="1" w:styleId="text-message--container">
    <w:name w:val="text-message--container"/>
    <w:basedOn w:val="TableNormal"/>
    <w:uiPriority w:val="99"/>
    <w:rsid w:val="00572595"/>
    <w:rPr>
      <w:rFonts w:ascii="Calibri" w:hAnsi="Calibri" w:cs="Times New Roman"/>
      <w:sz w:val="20"/>
      <w:szCs w:val="20"/>
      <w:lang w:val="en-US"/>
    </w:rPr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bottom w:w="142" w:type="dxa"/>
        <w:right w:w="0" w:type="dxa"/>
      </w:tblCellMar>
    </w:tblPr>
  </w:style>
  <w:style w:type="character" w:customStyle="1" w:styleId="Caption1">
    <w:name w:val="Caption1"/>
    <w:basedOn w:val="DefaultParagraphFont"/>
    <w:uiPriority w:val="1"/>
    <w:qFormat/>
    <w:rsid w:val="00572595"/>
    <w:rPr>
      <w:rFonts w:asciiTheme="minorHAnsi" w:hAnsiTheme="minorHAnsi"/>
      <w:sz w:val="24"/>
    </w:rPr>
  </w:style>
  <w:style w:type="paragraph" w:customStyle="1" w:styleId="activity-oneline--mpc">
    <w:name w:val="activity-oneline--mpc"/>
    <w:basedOn w:val="Normal"/>
    <w:uiPriority w:val="1"/>
    <w:rsid w:val="00E12FC6"/>
    <w:pPr>
      <w:tabs>
        <w:tab w:val="left" w:pos="851"/>
        <w:tab w:val="left" w:pos="3686"/>
        <w:tab w:val="left" w:pos="3969"/>
        <w:tab w:val="left" w:pos="6804"/>
        <w:tab w:val="left" w:pos="7088"/>
      </w:tabs>
      <w:spacing w:line="340" w:lineRule="exact"/>
      <w:ind w:left="568" w:hanging="284"/>
    </w:pPr>
    <w:rPr>
      <w:rFonts w:eastAsiaTheme="minorEastAsia"/>
      <w:lang w:eastAsia="en-GB"/>
    </w:rPr>
  </w:style>
  <w:style w:type="paragraph" w:customStyle="1" w:styleId="advert-generic--bullet">
    <w:name w:val="advert-generic--bullet"/>
    <w:uiPriority w:val="10"/>
    <w:qFormat/>
    <w:rsid w:val="00572595"/>
    <w:pPr>
      <w:keepNext/>
      <w:keepLines/>
      <w:numPr>
        <w:numId w:val="2"/>
      </w:numPr>
      <w:spacing w:before="120" w:after="120" w:line="320" w:lineRule="exact"/>
      <w:contextualSpacing/>
    </w:pPr>
    <w:rPr>
      <w:rFonts w:ascii="Calibri" w:eastAsia="Calibri" w:hAnsi="Calibri" w:cs="Times New Roman"/>
      <w:bCs/>
      <w:sz w:val="22"/>
      <w:szCs w:val="22"/>
      <w:lang w:eastAsia="en-GB"/>
    </w:rPr>
  </w:style>
  <w:style w:type="table" w:customStyle="1" w:styleId="advert-generic--container">
    <w:name w:val="advert-generic--container"/>
    <w:basedOn w:val="TableNormal"/>
    <w:uiPriority w:val="99"/>
    <w:rsid w:val="00572595"/>
    <w:tblPr>
      <w:tblInd w:w="2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113" w:type="dxa"/>
        <w:bottom w:w="113" w:type="dxa"/>
        <w:right w:w="113" w:type="dxa"/>
      </w:tblCellMar>
    </w:tblPr>
  </w:style>
  <w:style w:type="paragraph" w:customStyle="1" w:styleId="advert-generic--head">
    <w:name w:val="advert-generic--head"/>
    <w:uiPriority w:val="10"/>
    <w:qFormat/>
    <w:rsid w:val="00572595"/>
    <w:pPr>
      <w:keepNext/>
      <w:keepLines/>
      <w:spacing w:before="120"/>
      <w:jc w:val="center"/>
    </w:pPr>
    <w:rPr>
      <w:rFonts w:asciiTheme="majorHAnsi" w:eastAsia="Calibri" w:hAnsiTheme="majorHAnsi" w:cs="Times New Roman"/>
      <w:sz w:val="32"/>
      <w:szCs w:val="28"/>
      <w:lang w:eastAsia="en-GB"/>
    </w:rPr>
  </w:style>
  <w:style w:type="paragraph" w:customStyle="1" w:styleId="advert-generic--introPara">
    <w:name w:val="advert-generic--introPara"/>
    <w:uiPriority w:val="10"/>
    <w:qFormat/>
    <w:rsid w:val="00572595"/>
    <w:pPr>
      <w:keepNext/>
      <w:keepLines/>
      <w:pBdr>
        <w:top w:val="single" w:sz="4" w:space="1" w:color="auto"/>
        <w:bottom w:val="single" w:sz="4" w:space="1" w:color="auto"/>
      </w:pBdr>
      <w:spacing w:before="120" w:line="320" w:lineRule="exact"/>
    </w:pPr>
    <w:rPr>
      <w:rFonts w:ascii="Calibri" w:eastAsia="Calibri" w:hAnsi="Calibri" w:cs="Times New Roman"/>
      <w:bCs/>
      <w:sz w:val="22"/>
      <w:szCs w:val="22"/>
      <w:lang w:eastAsia="en-GB"/>
    </w:rPr>
  </w:style>
  <w:style w:type="paragraph" w:customStyle="1" w:styleId="advert-generic--subhead">
    <w:name w:val="advert-generic--subhead"/>
    <w:uiPriority w:val="10"/>
    <w:qFormat/>
    <w:rsid w:val="00572595"/>
    <w:pPr>
      <w:keepNext/>
      <w:keepLines/>
      <w:spacing w:before="120" w:line="320" w:lineRule="exact"/>
    </w:pPr>
    <w:rPr>
      <w:rFonts w:ascii="Calibri" w:eastAsia="Calibri" w:hAnsi="Calibri" w:cs="Times New Roman"/>
      <w:b/>
      <w:color w:val="808080" w:themeColor="background1" w:themeShade="80"/>
      <w:sz w:val="22"/>
      <w:szCs w:val="22"/>
      <w:lang w:eastAsia="en-GB"/>
    </w:rPr>
  </w:style>
  <w:style w:type="paragraph" w:customStyle="1" w:styleId="advert-generic--text">
    <w:name w:val="advert-generic--text"/>
    <w:uiPriority w:val="10"/>
    <w:qFormat/>
    <w:rsid w:val="00572595"/>
    <w:pPr>
      <w:keepNext/>
      <w:keepLines/>
      <w:spacing w:before="60" w:line="320" w:lineRule="exact"/>
    </w:pPr>
    <w:rPr>
      <w:rFonts w:ascii="Calibri" w:eastAsia="Calibri" w:hAnsi="Calibri" w:cs="Calibri"/>
      <w:sz w:val="22"/>
      <w:szCs w:val="22"/>
      <w:lang w:eastAsia="en-GB"/>
    </w:rPr>
  </w:style>
  <w:style w:type="paragraph" w:customStyle="1" w:styleId="instant-message--head">
    <w:name w:val="instan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instant-message--left">
    <w:name w:val="instan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instant-message--right">
    <w:name w:val="instan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character" w:customStyle="1" w:styleId="normaltextrun">
    <w:name w:val="normaltextrun"/>
    <w:basedOn w:val="DefaultParagraphFont"/>
    <w:uiPriority w:val="7"/>
    <w:locked/>
    <w:rsid w:val="00572595"/>
  </w:style>
  <w:style w:type="character" w:customStyle="1" w:styleId="eop">
    <w:name w:val="eop"/>
    <w:basedOn w:val="DefaultParagraphFont"/>
    <w:uiPriority w:val="7"/>
    <w:locked/>
    <w:rsid w:val="00572595"/>
  </w:style>
  <w:style w:type="paragraph" w:customStyle="1" w:styleId="activity-numbered--after-rdg-text">
    <w:name w:val="activity-numbered--after-rdg-text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numbered--mpc--first-and-last">
    <w:name w:val="activity-numbered--mpc--first-and-last"/>
    <w:basedOn w:val="activity-numbered--mpc"/>
    <w:uiPriority w:val="2"/>
    <w:qFormat/>
    <w:rsid w:val="00572595"/>
    <w:pPr>
      <w:keepNext w:val="0"/>
      <w:widowControl w:val="0"/>
      <w:spacing w:after="200"/>
    </w:pPr>
    <w:rPr>
      <w:rFonts w:ascii="Calibri" w:hAnsi="Calibri"/>
    </w:rPr>
  </w:style>
  <w:style w:type="paragraph" w:customStyle="1" w:styleId="activity-numbered--mpc-space-after">
    <w:name w:val="activity-numbered--mpc-space-after"/>
    <w:basedOn w:val="activity-numbered--mpc--first-and-last"/>
    <w:uiPriority w:val="2"/>
    <w:qFormat/>
    <w:rsid w:val="00572595"/>
  </w:style>
  <w:style w:type="table" w:customStyle="1" w:styleId="form-generic--container">
    <w:name w:val="form-generic--container"/>
    <w:basedOn w:val="TableNormal"/>
    <w:uiPriority w:val="99"/>
    <w:rsid w:val="00572595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  <w:tblStylePr w:type="firstRow">
      <w:tblPr/>
      <w:tcPr>
        <w:tcBorders>
          <w:insideH w:val="nil"/>
          <w:insideV w:val="nil"/>
        </w:tcBorders>
      </w:tcPr>
    </w:tblStylePr>
  </w:style>
  <w:style w:type="paragraph" w:customStyle="1" w:styleId="form-generic--field">
    <w:name w:val="form-generic--field"/>
    <w:uiPriority w:val="4"/>
    <w:qFormat/>
    <w:rsid w:val="00572595"/>
    <w:pPr>
      <w:spacing w:before="120" w:after="120" w:line="280" w:lineRule="exact"/>
      <w:ind w:left="113"/>
    </w:pPr>
    <w:rPr>
      <w:rFonts w:ascii="Calibri" w:eastAsia="Calibri" w:hAnsi="Calibri" w:cs="Calibri"/>
      <w:color w:val="000000"/>
      <w:szCs w:val="22"/>
      <w:lang w:eastAsia="en-GB"/>
    </w:rPr>
  </w:style>
  <w:style w:type="paragraph" w:customStyle="1" w:styleId="form-generic--head">
    <w:name w:val="form-generic--head"/>
    <w:uiPriority w:val="4"/>
    <w:qFormat/>
    <w:rsid w:val="00572595"/>
    <w:pPr>
      <w:spacing w:before="120" w:after="120"/>
      <w:ind w:left="113"/>
    </w:pPr>
    <w:rPr>
      <w:rFonts w:ascii="Calibri" w:eastAsia="Calibri" w:hAnsi="Calibri" w:cstheme="minorHAnsi"/>
      <w:b/>
      <w:bCs/>
      <w:color w:val="000000"/>
      <w:sz w:val="32"/>
      <w:szCs w:val="32"/>
      <w:lang w:eastAsia="en-GB"/>
    </w:rPr>
  </w:style>
  <w:style w:type="paragraph" w:customStyle="1" w:styleId="paragraph-context">
    <w:name w:val="paragraph-context"/>
    <w:basedOn w:val="reading-text"/>
    <w:uiPriority w:val="4"/>
    <w:qFormat/>
    <w:rsid w:val="00572595"/>
    <w:pPr>
      <w:spacing w:after="120"/>
      <w:ind w:right="1134"/>
    </w:pPr>
  </w:style>
  <w:style w:type="paragraph" w:customStyle="1" w:styleId="activity-dialogue--table">
    <w:name w:val="activity-dialogue--table"/>
    <w:basedOn w:val="Normal"/>
    <w:uiPriority w:val="2"/>
    <w:rsid w:val="00572595"/>
    <w:pPr>
      <w:keepNext w:val="0"/>
      <w:keepLines w:val="0"/>
      <w:spacing w:line="320" w:lineRule="exact"/>
      <w:ind w:left="284" w:hanging="284"/>
    </w:pPr>
    <w:rPr>
      <w:rFonts w:asciiTheme="minorHAnsi" w:eastAsiaTheme="minorEastAsia" w:hAnsiTheme="minorHAnsi"/>
      <w:lang w:eastAsia="en-GB"/>
    </w:rPr>
  </w:style>
  <w:style w:type="paragraph" w:customStyle="1" w:styleId="activity-numbered--common">
    <w:name w:val="activity-numbered--common"/>
    <w:uiPriority w:val="2"/>
    <w:qFormat/>
    <w:rsid w:val="00572595"/>
    <w:pPr>
      <w:keepNext/>
      <w:keepLines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line="320" w:lineRule="exact"/>
      <w:ind w:left="568" w:hanging="284"/>
    </w:pPr>
    <w:rPr>
      <w:rFonts w:ascii="Calibri" w:eastAsia="Calibri" w:hAnsi="Calibri" w:cs="Times New Roman"/>
      <w:bCs/>
      <w:color w:val="000000"/>
    </w:rPr>
  </w:style>
  <w:style w:type="paragraph" w:customStyle="1" w:styleId="activity-numbered--common--oneline-after-rdg-text">
    <w:name w:val="activity-numbered--common--oneline-after-rdg-text"/>
    <w:basedOn w:val="Normal"/>
    <w:uiPriority w:val="2"/>
    <w:qFormat/>
    <w:rsid w:val="00572595"/>
    <w:pPr>
      <w:keepNext w:val="0"/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60" w:after="200" w:line="320" w:lineRule="exact"/>
      <w:ind w:left="568" w:hanging="284"/>
    </w:pPr>
    <w:rPr>
      <w:bCs/>
      <w:color w:val="000000"/>
    </w:rPr>
  </w:style>
  <w:style w:type="paragraph" w:customStyle="1" w:styleId="activity-numbered--common-after-rdg-text">
    <w:name w:val="activity-numbered--common-after-rdg-text"/>
    <w:basedOn w:val="Normal"/>
    <w:uiPriority w:val="2"/>
    <w:qFormat/>
    <w:rsid w:val="00572595"/>
    <w:pPr>
      <w:tabs>
        <w:tab w:val="left" w:pos="6804"/>
        <w:tab w:val="left" w:pos="7088"/>
        <w:tab w:val="left" w:pos="7371"/>
        <w:tab w:val="left" w:pos="7655"/>
        <w:tab w:val="left" w:pos="7938"/>
        <w:tab w:val="left" w:pos="8505"/>
        <w:tab w:val="left" w:pos="8930"/>
      </w:tabs>
      <w:snapToGrid w:val="0"/>
      <w:spacing w:before="120" w:line="320" w:lineRule="exact"/>
      <w:ind w:left="568" w:hanging="284"/>
    </w:pPr>
    <w:rPr>
      <w:bCs/>
      <w:color w:val="000000"/>
    </w:rPr>
  </w:style>
  <w:style w:type="paragraph" w:customStyle="1" w:styleId="activity-numbered--space-before">
    <w:name w:val="activity-numbered--space-before"/>
    <w:basedOn w:val="activity-numbered"/>
    <w:uiPriority w:val="2"/>
    <w:qFormat/>
    <w:rsid w:val="00572595"/>
    <w:pPr>
      <w:adjustRightInd/>
      <w:snapToGrid/>
      <w:spacing w:before="120"/>
    </w:pPr>
    <w:rPr>
      <w:rFonts w:ascii="Calibri" w:hAnsi="Calibri"/>
    </w:rPr>
  </w:style>
  <w:style w:type="paragraph" w:customStyle="1" w:styleId="activity-oneline--mpc4">
    <w:name w:val="activity-oneline--mpc4"/>
    <w:basedOn w:val="Normal"/>
    <w:uiPriority w:val="1"/>
    <w:rsid w:val="00E12FC6"/>
    <w:pPr>
      <w:keepNext w:val="0"/>
      <w:keepLines w:val="0"/>
      <w:tabs>
        <w:tab w:val="left" w:pos="851"/>
        <w:tab w:val="left" w:pos="2835"/>
        <w:tab w:val="left" w:pos="3119"/>
        <w:tab w:val="left" w:pos="5103"/>
        <w:tab w:val="left" w:pos="5387"/>
        <w:tab w:val="left" w:pos="7371"/>
        <w:tab w:val="left" w:pos="7655"/>
      </w:tabs>
      <w:adjustRightInd w:val="0"/>
      <w:snapToGrid w:val="0"/>
      <w:spacing w:line="340" w:lineRule="exact"/>
      <w:ind w:left="568" w:hanging="284"/>
    </w:pPr>
    <w:rPr>
      <w:rFonts w:asciiTheme="minorHAnsi" w:eastAsiaTheme="minorEastAsia" w:hAnsiTheme="minorHAnsi"/>
      <w:lang w:eastAsia="en-GB"/>
    </w:rPr>
  </w:style>
  <w:style w:type="paragraph" w:styleId="Caption">
    <w:name w:val="caption"/>
    <w:aliases w:val="caption"/>
    <w:basedOn w:val="Normal"/>
    <w:next w:val="Normal"/>
    <w:uiPriority w:val="35"/>
    <w:semiHidden/>
    <w:unhideWhenUsed/>
    <w:qFormat/>
    <w:rsid w:val="00572595"/>
    <w:pPr>
      <w:spacing w:after="200" w:line="320" w:lineRule="exact"/>
    </w:pPr>
    <w:rPr>
      <w:iCs/>
      <w:szCs w:val="18"/>
    </w:rPr>
  </w:style>
  <w:style w:type="paragraph" w:customStyle="1" w:styleId="cba-footer">
    <w:name w:val="cba-footer"/>
    <w:basedOn w:val="Normal"/>
    <w:uiPriority w:val="5"/>
    <w:rsid w:val="00572595"/>
    <w:pPr>
      <w:keepNext w:val="0"/>
      <w:keepLines w:val="0"/>
      <w:tabs>
        <w:tab w:val="right" w:pos="9072"/>
      </w:tabs>
      <w:spacing w:before="100" w:beforeAutospacing="1" w:after="100" w:afterAutospacing="1" w:line="340" w:lineRule="exact"/>
    </w:pPr>
    <w:rPr>
      <w:rFonts w:eastAsiaTheme="minorEastAsia"/>
      <w:sz w:val="22"/>
      <w:lang w:eastAsia="en-GB"/>
    </w:rPr>
  </w:style>
  <w:style w:type="character" w:customStyle="1" w:styleId="head-a--italic">
    <w:name w:val="head-a--italic"/>
    <w:basedOn w:val="italic"/>
    <w:qFormat/>
    <w:rsid w:val="00572595"/>
    <w:rPr>
      <w:i/>
      <w:color w:val="auto"/>
    </w:rPr>
  </w:style>
  <w:style w:type="character" w:customStyle="1" w:styleId="head-b--italic">
    <w:name w:val="head-b--italic"/>
    <w:basedOn w:val="DefaultParagraphFont"/>
    <w:qFormat/>
    <w:rsid w:val="00572595"/>
    <w:rPr>
      <w:i/>
      <w:color w:val="808080" w:themeColor="background1" w:themeShade="80"/>
    </w:rPr>
  </w:style>
  <w:style w:type="character" w:customStyle="1" w:styleId="head-c--italic">
    <w:name w:val="head-c--italic"/>
    <w:basedOn w:val="DefaultParagraphFont"/>
    <w:qFormat/>
    <w:rsid w:val="00572595"/>
    <w:rPr>
      <w:i/>
    </w:rPr>
  </w:style>
  <w:style w:type="character" w:customStyle="1" w:styleId="head-d--italic">
    <w:name w:val="head-d--italic"/>
    <w:basedOn w:val="italic"/>
    <w:qFormat/>
    <w:rsid w:val="00572595"/>
    <w:rPr>
      <w:i/>
      <w:color w:val="808080" w:themeColor="background1" w:themeShade="80"/>
    </w:rPr>
  </w:style>
  <w:style w:type="paragraph" w:customStyle="1" w:styleId="paragraph-context--table">
    <w:name w:val="paragraph-context--table"/>
    <w:basedOn w:val="paragraph-context"/>
    <w:uiPriority w:val="4"/>
    <w:qFormat/>
    <w:rsid w:val="00572595"/>
    <w:pPr>
      <w:ind w:left="113" w:right="113"/>
    </w:pPr>
  </w:style>
  <w:style w:type="paragraph" w:customStyle="1" w:styleId="wordpool-text--right">
    <w:name w:val="wordpool-text--right"/>
    <w:basedOn w:val="wordpool-text"/>
    <w:uiPriority w:val="1"/>
    <w:qFormat/>
    <w:rsid w:val="00572595"/>
    <w:pPr>
      <w:spacing w:before="0" w:after="0" w:line="340" w:lineRule="exact"/>
      <w:ind w:left="284" w:right="113"/>
    </w:pPr>
    <w:rPr>
      <w:rFonts w:ascii="Calibri" w:hAnsi="Calibri"/>
    </w:rPr>
  </w:style>
  <w:style w:type="paragraph" w:customStyle="1" w:styleId="activity-dialogue">
    <w:name w:val="activity-dialogue"/>
    <w:uiPriority w:val="2"/>
    <w:qFormat/>
    <w:rsid w:val="00572595"/>
    <w:pPr>
      <w:keepNext/>
      <w:keepLines/>
      <w:tabs>
        <w:tab w:val="left" w:pos="1418"/>
      </w:tabs>
      <w:spacing w:line="340" w:lineRule="exact"/>
      <w:ind w:left="568" w:right="851" w:hanging="284"/>
    </w:pPr>
    <w:rPr>
      <w:rFonts w:eastAsia="Calibri" w:cs="Times New Roman"/>
      <w:bCs/>
      <w:color w:val="000000"/>
      <w:sz w:val="28"/>
    </w:rPr>
  </w:style>
  <w:style w:type="paragraph" w:customStyle="1" w:styleId="activity-noContent">
    <w:name w:val="activity-noContent"/>
    <w:basedOn w:val="activity-numbered"/>
    <w:uiPriority w:val="10"/>
    <w:qFormat/>
    <w:rsid w:val="00572595"/>
    <w:pPr>
      <w:spacing w:line="100" w:lineRule="exact"/>
    </w:pPr>
    <w:rPr>
      <w:sz w:val="16"/>
      <w:szCs w:val="20"/>
    </w:rPr>
  </w:style>
  <w:style w:type="paragraph" w:customStyle="1" w:styleId="activity-numbered--right">
    <w:name w:val="activity-numbered--right"/>
    <w:basedOn w:val="activity-numbered"/>
    <w:uiPriority w:val="2"/>
    <w:qFormat/>
    <w:rsid w:val="00572595"/>
    <w:pPr>
      <w:jc w:val="right"/>
    </w:pPr>
  </w:style>
  <w:style w:type="paragraph" w:customStyle="1" w:styleId="activity-unnumbered--table">
    <w:name w:val="activity-unnumbered--table"/>
    <w:uiPriority w:val="2"/>
    <w:qFormat/>
    <w:rsid w:val="00572595"/>
    <w:pPr>
      <w:keepNext/>
      <w:keepLines/>
      <w:tabs>
        <w:tab w:val="left" w:pos="567"/>
        <w:tab w:val="left" w:pos="851"/>
      </w:tabs>
      <w:spacing w:line="320" w:lineRule="exact"/>
    </w:pPr>
    <w:rPr>
      <w:rFonts w:ascii="Calibri" w:eastAsia="Calibri" w:hAnsi="Calibri" w:cs="Times New Roman"/>
      <w:bCs/>
      <w:color w:val="000000"/>
    </w:rPr>
  </w:style>
  <w:style w:type="character" w:customStyle="1" w:styleId="assess-image">
    <w:name w:val="assess-image"/>
    <w:uiPriority w:val="7"/>
    <w:rsid w:val="00A832D9"/>
    <w:rPr>
      <w:caps w:val="0"/>
      <w:smallCaps w:val="0"/>
      <w:strike w:val="0"/>
      <w:dstrike w:val="0"/>
      <w:vanish w:val="0"/>
      <w:color w:val="FF0000"/>
      <w:w w:val="100"/>
      <w:kern w:val="0"/>
      <w:position w:val="-6"/>
      <w:vertAlign w:val="baseline"/>
    </w:rPr>
  </w:style>
  <w:style w:type="paragraph" w:customStyle="1" w:styleId="Name">
    <w:name w:val="Name"/>
    <w:basedOn w:val="Normal"/>
    <w:uiPriority w:val="7"/>
    <w:qFormat/>
    <w:rsid w:val="00572595"/>
    <w:pPr>
      <w:spacing w:before="120" w:line="300" w:lineRule="exact"/>
    </w:pPr>
    <w:rPr>
      <w:rFonts w:ascii="Arial" w:hAnsi="Arial"/>
      <w:color w:val="000000"/>
      <w:sz w:val="21"/>
    </w:rPr>
  </w:style>
  <w:style w:type="paragraph" w:customStyle="1" w:styleId="paragraph">
    <w:name w:val="paragraph"/>
    <w:basedOn w:val="Normal"/>
    <w:rsid w:val="00572595"/>
    <w:pPr>
      <w:keepNext w:val="0"/>
      <w:keepLines w:val="0"/>
      <w:spacing w:before="100" w:beforeAutospacing="1" w:after="100" w:afterAutospacing="1"/>
    </w:pPr>
    <w:rPr>
      <w:rFonts w:ascii="Times New Roman" w:eastAsia="Times New Roman" w:hAnsi="Times New Roman"/>
      <w:lang w:eastAsia="en-GB"/>
    </w:rPr>
  </w:style>
  <w:style w:type="paragraph" w:customStyle="1" w:styleId="text-message--head">
    <w:name w:val="text-message--head"/>
    <w:basedOn w:val="Normal"/>
    <w:uiPriority w:val="4"/>
    <w:qFormat/>
    <w:rsid w:val="00572595"/>
    <w:pPr>
      <w:shd w:val="clear" w:color="auto" w:fill="808080" w:themeFill="background1" w:themeFillShade="80"/>
      <w:suppressAutoHyphens/>
      <w:spacing w:before="120" w:after="60" w:line="300" w:lineRule="exact"/>
      <w:ind w:left="85" w:right="85"/>
      <w:jc w:val="center"/>
    </w:pPr>
    <w:rPr>
      <w:rFonts w:cs="Calibri"/>
      <w:color w:val="FFFFFF" w:themeColor="background1"/>
      <w:position w:val="2"/>
    </w:rPr>
  </w:style>
  <w:style w:type="paragraph" w:customStyle="1" w:styleId="text-message--left">
    <w:name w:val="text-message--left"/>
    <w:basedOn w:val="Normal"/>
    <w:uiPriority w:val="4"/>
    <w:qFormat/>
    <w:rsid w:val="00572595"/>
    <w:pPr>
      <w:suppressAutoHyphens/>
      <w:snapToGrid w:val="0"/>
      <w:spacing w:before="60" w:line="280" w:lineRule="exact"/>
      <w:ind w:left="79" w:right="1134"/>
      <w:contextualSpacing/>
    </w:pPr>
    <w:rPr>
      <w:rFonts w:cs="Calibri"/>
      <w:color w:val="595959" w:themeColor="text1" w:themeTint="A6"/>
      <w:szCs w:val="20"/>
    </w:rPr>
  </w:style>
  <w:style w:type="paragraph" w:customStyle="1" w:styleId="text-message--right">
    <w:name w:val="text-message--right"/>
    <w:basedOn w:val="Normal"/>
    <w:uiPriority w:val="4"/>
    <w:qFormat/>
    <w:rsid w:val="00572595"/>
    <w:pPr>
      <w:suppressAutoHyphens/>
      <w:snapToGrid w:val="0"/>
      <w:spacing w:before="60" w:line="280" w:lineRule="exact"/>
      <w:ind w:left="567" w:right="79"/>
      <w:contextualSpacing/>
    </w:pPr>
    <w:rPr>
      <w:rFonts w:cs="Calibri"/>
      <w:szCs w:val="20"/>
    </w:rPr>
  </w:style>
  <w:style w:type="table" w:customStyle="1" w:styleId="wordpool-tableimages">
    <w:name w:val="wordpool-table.images"/>
    <w:basedOn w:val="TableNormal"/>
    <w:uiPriority w:val="99"/>
    <w:rsid w:val="00572595"/>
    <w:pPr>
      <w:spacing w:after="120" w:line="340" w:lineRule="exact"/>
      <w:jc w:val="center"/>
    </w:pPr>
    <w:rPr>
      <w:rFonts w:ascii="Arial" w:eastAsia="Calibri" w:hAnsi="Arial" w:cs="Times New Roman"/>
      <w:color w:val="000000"/>
      <w:sz w:val="22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</w:tblPr>
    <w:tcPr>
      <w:vAlign w:val="center"/>
    </w:tcPr>
  </w:style>
  <w:style w:type="paragraph" w:customStyle="1" w:styleId="activity-oneline--mpc--first-and-last">
    <w:name w:val="activity-oneline--mpc--first-and-last"/>
    <w:basedOn w:val="activity-oneline--mpc"/>
    <w:uiPriority w:val="1"/>
    <w:qFormat/>
    <w:rsid w:val="00E12FC6"/>
    <w:pPr>
      <w:keepLines w:val="0"/>
      <w:widowControl w:val="0"/>
    </w:pPr>
  </w:style>
  <w:style w:type="paragraph" w:customStyle="1" w:styleId="activity-numbered--true-false">
    <w:name w:val="activity-numbered--true-false"/>
    <w:uiPriority w:val="1"/>
    <w:qFormat/>
    <w:rsid w:val="000F6548"/>
    <w:pPr>
      <w:keepNext/>
      <w:keepLines/>
      <w:tabs>
        <w:tab w:val="right" w:pos="5670"/>
        <w:tab w:val="right" w:pos="9072"/>
      </w:tabs>
      <w:snapToGrid w:val="0"/>
      <w:spacing w:line="320" w:lineRule="exact"/>
      <w:ind w:left="568" w:hanging="284"/>
    </w:pPr>
    <w:rPr>
      <w:rFonts w:eastAsia="Calibri" w:cs="Times New Roman"/>
      <w:bCs/>
      <w:color w:val="000000"/>
    </w:rPr>
  </w:style>
  <w:style w:type="paragraph" w:customStyle="1" w:styleId="activity-numbered--match-images">
    <w:name w:val="activity-numbered--match-images"/>
    <w:basedOn w:val="activity-numbered"/>
    <w:uiPriority w:val="1"/>
    <w:qFormat/>
    <w:rsid w:val="00D7336E"/>
    <w:pPr>
      <w:tabs>
        <w:tab w:val="clear" w:pos="851"/>
        <w:tab w:val="clear" w:pos="992"/>
        <w:tab w:val="clear" w:pos="1276"/>
        <w:tab w:val="clear" w:pos="1418"/>
        <w:tab w:val="clear" w:pos="3402"/>
        <w:tab w:val="clear" w:pos="3686"/>
        <w:tab w:val="clear" w:pos="4820"/>
        <w:tab w:val="left" w:pos="2835"/>
        <w:tab w:val="left" w:pos="3119"/>
        <w:tab w:val="left" w:pos="5103"/>
      </w:tabs>
    </w:pPr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09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48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96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56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2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42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2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09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2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91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5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98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7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1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1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87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02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76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30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23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37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9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2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7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3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06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20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08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265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93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96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077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46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10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77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07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5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1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2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42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94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1.emf"/><Relationship Id="rId47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g"/><Relationship Id="rId45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2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10.emf"/><Relationship Id="rId48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footer" Target="footer1.xml"/><Relationship Id="rId20" Type="http://schemas.openxmlformats.org/officeDocument/2006/relationships/image" Target="media/image10.jpeg"/><Relationship Id="rId41" Type="http://schemas.openxmlformats.org/officeDocument/2006/relationships/image" Target="media/image300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freia\Downloads\CBA%20Primary%20author%20template%20C%20V4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>
            <a:lumMod val="85000"/>
          </a:schemeClr>
        </a:solidFill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975D18DB535449907CCB543CE9A246" ma:contentTypeVersion="9" ma:contentTypeDescription="Create a new document." ma:contentTypeScope="" ma:versionID="f97001b1ceccef1444442476040f30ce">
  <xsd:schema xmlns:xsd="http://www.w3.org/2001/XMLSchema" xmlns:xs="http://www.w3.org/2001/XMLSchema" xmlns:p="http://schemas.microsoft.com/office/2006/metadata/properties" xmlns:ns2="c1820628-dc9e-427a-8eba-50e730be40f5" targetNamespace="http://schemas.microsoft.com/office/2006/metadata/properties" ma:root="true" ma:fieldsID="56a0b7f56de52671a9f48606e9e145c5" ns2:_="">
    <xsd:import namespace="c1820628-dc9e-427a-8eba-50e730be40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20628-dc9e-427a-8eba-50e730be40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C017EF72-34DF-4087-B10D-82A3A75D97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9587788-EAA9-4D61-BF13-79D4A2E1B78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1820628-dc9e-427a-8eba-50e730be40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E43C979C-0BB7-4148-B0AA-126C76E2D173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99FB877-CE10-BC46-B78A-8CB8DE1D84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C:\Users\freia\Downloads\CBA Primary author template C V4.dotx</Template>
  <TotalTime>24</TotalTime>
  <Pages>4</Pages>
  <Words>377</Words>
  <Characters>2149</Characters>
  <Application>Microsoft Office Word</Application>
  <DocSecurity>0</DocSecurity>
  <Lines>17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Freia Layfield</dc:creator>
  <cp:keywords/>
  <dc:description/>
  <cp:lastModifiedBy>Microsoft Office User</cp:lastModifiedBy>
  <cp:revision>18</cp:revision>
  <cp:lastPrinted>2022-05-10T10:42:00Z</cp:lastPrinted>
  <dcterms:created xsi:type="dcterms:W3CDTF">2022-07-07T12:50:00Z</dcterms:created>
  <dcterms:modified xsi:type="dcterms:W3CDTF">2022-09-06T06:07:00Z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9f61502-7731-4690-a118-333634878cc9_Enabled">
    <vt:lpwstr>true</vt:lpwstr>
  </property>
  <property fmtid="{D5CDD505-2E9C-101B-9397-08002B2CF9AE}" pid="3" name="MSIP_Label_89f61502-7731-4690-a118-333634878cc9_SetDate">
    <vt:lpwstr>2020-05-18T12:51:45Z</vt:lpwstr>
  </property>
  <property fmtid="{D5CDD505-2E9C-101B-9397-08002B2CF9AE}" pid="4" name="MSIP_Label_89f61502-7731-4690-a118-333634878cc9_Method">
    <vt:lpwstr>Standard</vt:lpwstr>
  </property>
  <property fmtid="{D5CDD505-2E9C-101B-9397-08002B2CF9AE}" pid="5" name="MSIP_Label_89f61502-7731-4690-a118-333634878cc9_Name">
    <vt:lpwstr>Internal</vt:lpwstr>
  </property>
  <property fmtid="{D5CDD505-2E9C-101B-9397-08002B2CF9AE}" pid="6" name="MSIP_Label_89f61502-7731-4690-a118-333634878cc9_SiteId">
    <vt:lpwstr>91761b62-4c45-43f5-9f0e-be8ad9b551ff</vt:lpwstr>
  </property>
  <property fmtid="{D5CDD505-2E9C-101B-9397-08002B2CF9AE}" pid="7" name="MSIP_Label_89f61502-7731-4690-a118-333634878cc9_ActionId">
    <vt:lpwstr>34af40e9-8555-49a0-9543-000062bd4c79</vt:lpwstr>
  </property>
  <property fmtid="{D5CDD505-2E9C-101B-9397-08002B2CF9AE}" pid="8" name="MSIP_Label_89f61502-7731-4690-a118-333634878cc9_ContentBits">
    <vt:lpwstr>0</vt:lpwstr>
  </property>
  <property fmtid="{D5CDD505-2E9C-101B-9397-08002B2CF9AE}" pid="9" name="ContentTypeId">
    <vt:lpwstr>0x01010087975D18DB535449907CCB543CE9A246</vt:lpwstr>
  </property>
</Properties>
</file>